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3A1" w:rsidRDefault="008663A1" w:rsidP="00D0618F">
      <w:pPr>
        <w:jc w:val="right"/>
        <w:rPr>
          <w:b/>
          <w:bCs/>
        </w:rPr>
      </w:pPr>
      <w:r>
        <w:rPr>
          <w:b/>
          <w:bCs/>
        </w:rPr>
        <w:t>Приложение № 2</w:t>
      </w:r>
    </w:p>
    <w:p w:rsidR="008663A1" w:rsidRDefault="008663A1" w:rsidP="00D0618F">
      <w:pPr>
        <w:jc w:val="right"/>
        <w:rPr>
          <w:b/>
          <w:bCs/>
        </w:rPr>
      </w:pPr>
      <w:r>
        <w:rPr>
          <w:b/>
          <w:bCs/>
        </w:rPr>
        <w:t>к извещению № 146/16-зкп</w:t>
      </w:r>
    </w:p>
    <w:p w:rsidR="008663A1" w:rsidRPr="00D0618F" w:rsidRDefault="008663A1" w:rsidP="00D0618F">
      <w:pPr>
        <w:jc w:val="right"/>
        <w:rPr>
          <w:b/>
          <w:bCs/>
        </w:rPr>
      </w:pPr>
    </w:p>
    <w:p w:rsidR="008663A1" w:rsidRPr="00AC7015" w:rsidRDefault="008663A1" w:rsidP="0024500C">
      <w:pPr>
        <w:ind w:firstLine="720"/>
        <w:jc w:val="center"/>
        <w:rPr>
          <w:b/>
          <w:sz w:val="28"/>
          <w:szCs w:val="28"/>
        </w:rPr>
      </w:pPr>
      <w:r>
        <w:rPr>
          <w:b/>
          <w:sz w:val="28"/>
          <w:szCs w:val="28"/>
        </w:rPr>
        <w:t>Договор № 146/16-зкп</w:t>
      </w:r>
    </w:p>
    <w:p w:rsidR="008663A1" w:rsidRDefault="008663A1" w:rsidP="0024500C">
      <w:pPr>
        <w:jc w:val="both"/>
      </w:pPr>
    </w:p>
    <w:p w:rsidR="008663A1" w:rsidRDefault="008663A1" w:rsidP="0024500C">
      <w:pPr>
        <w:jc w:val="both"/>
      </w:pPr>
      <w:r w:rsidRPr="00AC7015">
        <w:t>г. Салехард</w:t>
      </w:r>
      <w:r w:rsidRPr="00AC7015">
        <w:tab/>
      </w:r>
      <w:r w:rsidRPr="00AC7015">
        <w:tab/>
        <w:t xml:space="preserve">               </w:t>
      </w:r>
      <w:r w:rsidRPr="00AC7015">
        <w:tab/>
      </w:r>
      <w:r>
        <w:t xml:space="preserve">           </w:t>
      </w:r>
      <w:r w:rsidRPr="00AC7015">
        <w:tab/>
      </w:r>
      <w:r w:rsidRPr="00AC7015">
        <w:tab/>
      </w:r>
      <w:r>
        <w:t xml:space="preserve">                    </w:t>
      </w:r>
      <w:r w:rsidRPr="00AC7015">
        <w:t xml:space="preserve">        </w:t>
      </w:r>
      <w:r>
        <w:t xml:space="preserve">       </w:t>
      </w:r>
      <w:r w:rsidRPr="00AC7015">
        <w:t xml:space="preserve"> «__» ______</w:t>
      </w:r>
      <w:r>
        <w:t>___</w:t>
      </w:r>
      <w:r w:rsidRPr="00AC7015">
        <w:t>_____201</w:t>
      </w:r>
      <w:r>
        <w:t>6</w:t>
      </w:r>
      <w:r w:rsidRPr="00AC7015">
        <w:t>г.</w:t>
      </w:r>
    </w:p>
    <w:p w:rsidR="008663A1" w:rsidRPr="00AC7015" w:rsidRDefault="008663A1" w:rsidP="0024500C">
      <w:pPr>
        <w:jc w:val="both"/>
      </w:pPr>
    </w:p>
    <w:p w:rsidR="008663A1" w:rsidRDefault="008663A1" w:rsidP="00F9411A">
      <w:pPr>
        <w:ind w:firstLine="720"/>
        <w:jc w:val="both"/>
      </w:pPr>
      <w:r>
        <w:rPr>
          <w:b/>
        </w:rPr>
        <w:t>Акционерное общество</w:t>
      </w:r>
      <w:r w:rsidRPr="00AC7015">
        <w:rPr>
          <w:b/>
        </w:rPr>
        <w:t xml:space="preserve"> «Салехардэнерго»</w:t>
      </w:r>
      <w:r w:rsidRPr="00AC7015">
        <w:t>, в лице Генерального директора Стратий Юрия Федоровича, действующего на Устава, именуемое в дальнейшем «</w:t>
      </w:r>
      <w:r w:rsidRPr="00AC7015">
        <w:rPr>
          <w:b/>
        </w:rPr>
        <w:t>Заказчик</w:t>
      </w:r>
      <w:r>
        <w:t>», с одной  стороны и _______________________________________________,  в __________________ ______________, действующего на основании __________________</w:t>
      </w:r>
      <w:r w:rsidRPr="00AC7015">
        <w:t>, именуемый в  дальнейшем «</w:t>
      </w:r>
      <w:r w:rsidRPr="00AC7015">
        <w:rPr>
          <w:b/>
        </w:rPr>
        <w:t>Подрядчик</w:t>
      </w:r>
      <w:r w:rsidRPr="00AC7015">
        <w:t>», с другой стороны, совместно именуемые СТОРОНЫ, на основании пр</w:t>
      </w:r>
      <w:r>
        <w:t xml:space="preserve">отокола № 146/16-ЗКП от «__» ____________ </w:t>
      </w:r>
      <w:smartTag w:uri="urn:schemas-microsoft-com:office:smarttags" w:element="metricconverter">
        <w:smartTagPr>
          <w:attr w:name="ProductID" w:val="2016 г"/>
        </w:smartTagPr>
        <w:r>
          <w:t>2016</w:t>
        </w:r>
        <w:r w:rsidRPr="00AC7015">
          <w:t xml:space="preserve"> г</w:t>
        </w:r>
      </w:smartTag>
      <w:r>
        <w:t xml:space="preserve">. </w:t>
      </w:r>
      <w:r w:rsidRPr="00AC7015">
        <w:t xml:space="preserve"> заключили между собой настоящий </w:t>
      </w:r>
      <w:r>
        <w:t>д</w:t>
      </w:r>
      <w:r w:rsidRPr="00AC7015">
        <w:t>оговор</w:t>
      </w:r>
      <w:r>
        <w:t xml:space="preserve"> (далее договор)</w:t>
      </w:r>
      <w:r w:rsidRPr="00AC7015">
        <w:t>.</w:t>
      </w:r>
    </w:p>
    <w:p w:rsidR="008663A1" w:rsidRDefault="008663A1" w:rsidP="00C83E25">
      <w:pPr>
        <w:spacing w:before="120" w:after="120"/>
        <w:ind w:firstLine="567"/>
        <w:jc w:val="center"/>
        <w:rPr>
          <w:b/>
          <w:bCs/>
        </w:rPr>
      </w:pPr>
      <w:r>
        <w:rPr>
          <w:b/>
          <w:bCs/>
        </w:rPr>
        <w:t>Содержание договора:</w:t>
      </w:r>
    </w:p>
    <w:tbl>
      <w:tblPr>
        <w:tblW w:w="10206" w:type="dxa"/>
        <w:tblInd w:w="108" w:type="dxa"/>
        <w:tblLayout w:type="fixed"/>
        <w:tblLook w:val="0000"/>
      </w:tblPr>
      <w:tblGrid>
        <w:gridCol w:w="4962"/>
        <w:gridCol w:w="5244"/>
      </w:tblGrid>
      <w:tr w:rsidR="008663A1">
        <w:trPr>
          <w:trHeight w:val="2127"/>
        </w:trPr>
        <w:tc>
          <w:tcPr>
            <w:tcW w:w="4962" w:type="dxa"/>
          </w:tcPr>
          <w:p w:rsidR="008663A1" w:rsidRPr="00104384" w:rsidRDefault="008663A1" w:rsidP="00C83E25">
            <w:pPr>
              <w:snapToGrid w:val="0"/>
            </w:pPr>
            <w:r w:rsidRPr="00104384">
              <w:t>Статья №1</w:t>
            </w:r>
            <w:r w:rsidRPr="00104384">
              <w:tab/>
            </w:r>
            <w:r w:rsidRPr="00104384">
              <w:rPr>
                <w:bCs/>
              </w:rPr>
              <w:t>Предмет договора</w:t>
            </w:r>
          </w:p>
          <w:p w:rsidR="008663A1" w:rsidRPr="00104384" w:rsidRDefault="008663A1" w:rsidP="00C83E25">
            <w:r w:rsidRPr="00104384">
              <w:t>Статья №2</w:t>
            </w:r>
            <w:r w:rsidRPr="00104384">
              <w:tab/>
              <w:t>Стоимость работ и порядок расчетов</w:t>
            </w:r>
          </w:p>
          <w:p w:rsidR="008663A1" w:rsidRPr="00104384" w:rsidRDefault="008663A1" w:rsidP="00C83E25">
            <w:r w:rsidRPr="00104384">
              <w:t>Статья №3</w:t>
            </w:r>
            <w:r w:rsidRPr="00104384">
              <w:tab/>
            </w:r>
            <w:r w:rsidRPr="00104384">
              <w:rPr>
                <w:bCs/>
              </w:rPr>
              <w:t>Права и обязанности Подрядчика</w:t>
            </w:r>
          </w:p>
          <w:p w:rsidR="008663A1" w:rsidRPr="00104384" w:rsidRDefault="008663A1" w:rsidP="00C83E25">
            <w:r w:rsidRPr="00104384">
              <w:t>Статья №4</w:t>
            </w:r>
            <w:r w:rsidRPr="00104384">
              <w:tab/>
            </w:r>
            <w:r w:rsidRPr="00104384">
              <w:rPr>
                <w:bCs/>
              </w:rPr>
              <w:t>Права и обязанности Заказчика</w:t>
            </w:r>
          </w:p>
          <w:p w:rsidR="008663A1" w:rsidRPr="00104384" w:rsidRDefault="008663A1" w:rsidP="00C83E25">
            <w:r w:rsidRPr="00104384">
              <w:t>Статья №5</w:t>
            </w:r>
            <w:r w:rsidRPr="00104384">
              <w:tab/>
            </w:r>
            <w:r w:rsidRPr="00104384">
              <w:rPr>
                <w:bCs/>
              </w:rPr>
              <w:t>Сроки выполнения работ</w:t>
            </w:r>
          </w:p>
          <w:p w:rsidR="008663A1" w:rsidRPr="00104384" w:rsidRDefault="008663A1" w:rsidP="00C83E25">
            <w:r w:rsidRPr="00104384">
              <w:t>Статья №6</w:t>
            </w:r>
            <w:r w:rsidRPr="00104384">
              <w:tab/>
            </w:r>
            <w:r w:rsidRPr="00104384">
              <w:rPr>
                <w:bCs/>
              </w:rPr>
              <w:t>Производство работ</w:t>
            </w:r>
          </w:p>
          <w:p w:rsidR="008663A1" w:rsidRPr="00104384" w:rsidRDefault="008663A1" w:rsidP="00C83E25"/>
        </w:tc>
        <w:tc>
          <w:tcPr>
            <w:tcW w:w="5244" w:type="dxa"/>
          </w:tcPr>
          <w:p w:rsidR="008663A1" w:rsidRDefault="008663A1" w:rsidP="00C83E25">
            <w:pPr>
              <w:snapToGrid w:val="0"/>
            </w:pPr>
            <w:r w:rsidRPr="00104384">
              <w:t>Статья №7</w:t>
            </w:r>
            <w:r w:rsidRPr="00104384">
              <w:tab/>
            </w:r>
            <w:r w:rsidRPr="00104384">
              <w:rPr>
                <w:bCs/>
              </w:rPr>
              <w:t>Обстоятельство непреодолимой силы</w:t>
            </w:r>
          </w:p>
          <w:p w:rsidR="008663A1" w:rsidRPr="00104384" w:rsidRDefault="008663A1" w:rsidP="00C83E25">
            <w:pPr>
              <w:snapToGrid w:val="0"/>
            </w:pPr>
            <w:r w:rsidRPr="00104384">
              <w:t>Статья №8</w:t>
            </w:r>
            <w:r w:rsidRPr="00104384">
              <w:tab/>
            </w:r>
            <w:r w:rsidRPr="00104384">
              <w:rPr>
                <w:bCs/>
              </w:rPr>
              <w:t>Приемка законченных видов работ</w:t>
            </w:r>
          </w:p>
          <w:p w:rsidR="008663A1" w:rsidRPr="00104384" w:rsidRDefault="008663A1" w:rsidP="00C83E25">
            <w:r w:rsidRPr="00104384">
              <w:t>Статья №9</w:t>
            </w:r>
            <w:r w:rsidRPr="00104384">
              <w:tab/>
              <w:t>Гарантии</w:t>
            </w:r>
          </w:p>
          <w:p w:rsidR="008663A1" w:rsidRPr="00104384" w:rsidRDefault="008663A1" w:rsidP="00C83E25">
            <w:r w:rsidRPr="00104384">
              <w:t>Статья №10</w:t>
            </w:r>
            <w:r w:rsidRPr="00104384">
              <w:tab/>
            </w:r>
            <w:r w:rsidRPr="00104384">
              <w:rPr>
                <w:bCs/>
              </w:rPr>
              <w:t>Ответственность сторон</w:t>
            </w:r>
          </w:p>
          <w:p w:rsidR="008663A1" w:rsidRPr="00814431" w:rsidRDefault="008663A1" w:rsidP="00C83E25">
            <w:pPr>
              <w:pStyle w:val="16"/>
              <w:ind w:left="0"/>
              <w:rPr>
                <w:bCs/>
                <w:sz w:val="24"/>
                <w:szCs w:val="24"/>
              </w:rPr>
            </w:pPr>
            <w:r w:rsidRPr="00814431">
              <w:rPr>
                <w:sz w:val="24"/>
                <w:szCs w:val="24"/>
              </w:rPr>
              <w:t>Статья №11</w:t>
            </w:r>
            <w:r w:rsidRPr="00814431">
              <w:rPr>
                <w:sz w:val="24"/>
                <w:szCs w:val="24"/>
              </w:rPr>
              <w:tab/>
            </w:r>
            <w:r w:rsidRPr="00814431">
              <w:rPr>
                <w:bCs/>
                <w:sz w:val="24"/>
                <w:szCs w:val="24"/>
              </w:rPr>
              <w:t>Расторжение настоящего договора</w:t>
            </w:r>
          </w:p>
          <w:p w:rsidR="008663A1" w:rsidRPr="00104384" w:rsidRDefault="008663A1" w:rsidP="00C83E25">
            <w:r w:rsidRPr="00104384">
              <w:t>Статья №12</w:t>
            </w:r>
            <w:r w:rsidRPr="00104384">
              <w:tab/>
            </w:r>
            <w:r w:rsidRPr="00104384">
              <w:rPr>
                <w:bCs/>
              </w:rPr>
              <w:t>Особые условия</w:t>
            </w:r>
          </w:p>
          <w:p w:rsidR="008663A1" w:rsidRPr="00104384" w:rsidRDefault="008663A1" w:rsidP="00C83E25">
            <w:r w:rsidRPr="00104384">
              <w:t xml:space="preserve">Статья №13   </w:t>
            </w:r>
            <w:r w:rsidRPr="00104384">
              <w:rPr>
                <w:bCs/>
              </w:rPr>
              <w:t>Перечень документов, прилагаемых к настоящему Договору</w:t>
            </w:r>
          </w:p>
        </w:tc>
      </w:tr>
    </w:tbl>
    <w:p w:rsidR="008663A1" w:rsidRDefault="008663A1" w:rsidP="0024500C">
      <w:pPr>
        <w:ind w:firstLine="720"/>
        <w:jc w:val="center"/>
        <w:rPr>
          <w:b/>
        </w:rPr>
      </w:pPr>
    </w:p>
    <w:p w:rsidR="008663A1" w:rsidRPr="00AC7015" w:rsidRDefault="008663A1" w:rsidP="0024500C">
      <w:pPr>
        <w:ind w:firstLine="720"/>
        <w:jc w:val="center"/>
        <w:rPr>
          <w:b/>
        </w:rPr>
      </w:pPr>
      <w:r>
        <w:rPr>
          <w:b/>
        </w:rPr>
        <w:t>1. Предмет договора</w:t>
      </w:r>
    </w:p>
    <w:p w:rsidR="008663A1" w:rsidRPr="00FA2132" w:rsidRDefault="008663A1" w:rsidP="0024500C">
      <w:pPr>
        <w:jc w:val="both"/>
        <w:rPr>
          <w:b/>
        </w:rPr>
      </w:pPr>
      <w:r w:rsidRPr="00FA2132">
        <w:t xml:space="preserve">       1.1.  Заказчик поручает, а Подрядчик принимает на себя обязательства на выполнение работ</w:t>
      </w:r>
      <w:r>
        <w:t xml:space="preserve"> по </w:t>
      </w:r>
      <w:r w:rsidRPr="00AE45AB">
        <w:rPr>
          <w:b/>
          <w:bCs/>
        </w:rPr>
        <w:t>Капитальный ремонт сети ТВС котельной №3 от камеры 4УТ-6 до 4УТ-8/1 по ул. Республики 36</w:t>
      </w:r>
      <w:r w:rsidRPr="00FA2132">
        <w:t>,</w:t>
      </w:r>
      <w:r w:rsidRPr="000C73D7">
        <w:t xml:space="preserve"> в соответствии с</w:t>
      </w:r>
      <w:r>
        <w:t xml:space="preserve"> графиком производства работ (приложение №1),</w:t>
      </w:r>
      <w:r w:rsidRPr="000C73D7">
        <w:t xml:space="preserve"> </w:t>
      </w:r>
      <w:r>
        <w:t xml:space="preserve">техническим заданием (Приложение №2), дефектной ведомостью (Приложение №3) </w:t>
      </w:r>
      <w:r w:rsidRPr="000C73D7">
        <w:t>и условиями настоящего договора, д</w:t>
      </w:r>
      <w:r>
        <w:t>ействующим законодательством РФ</w:t>
      </w:r>
      <w:r w:rsidRPr="00825BA1">
        <w:t xml:space="preserve">. </w:t>
      </w:r>
    </w:p>
    <w:p w:rsidR="008663A1" w:rsidRDefault="008663A1" w:rsidP="0024500C">
      <w:pPr>
        <w:jc w:val="both"/>
      </w:pPr>
      <w:r>
        <w:t xml:space="preserve">       1.2. </w:t>
      </w:r>
      <w:r w:rsidRPr="000C73D7">
        <w:t>Подрядчик обязуется в установленные договором сроки и в пределах цены</w:t>
      </w:r>
      <w:r w:rsidRPr="000C73D7">
        <w:br/>
        <w:t xml:space="preserve">Договора выполнить на свой риск, своими силами или силами субподрядных организаций все работы в объеме, определенном в п.1.1 </w:t>
      </w:r>
      <w:r>
        <w:t>д</w:t>
      </w:r>
      <w:r w:rsidRPr="000C73D7">
        <w:t>оговора, а Заказчик обязуется принять и оплатить выполненные работы.</w:t>
      </w:r>
    </w:p>
    <w:p w:rsidR="008663A1" w:rsidRPr="000C73D7" w:rsidRDefault="008663A1" w:rsidP="0024500C">
      <w:pPr>
        <w:jc w:val="both"/>
      </w:pPr>
      <w:r>
        <w:t xml:space="preserve">        1.3. </w:t>
      </w:r>
      <w:r w:rsidRPr="000C73D7">
        <w:t>Результатом работ по настоящему договору является выполненный</w:t>
      </w:r>
      <w:r>
        <w:t xml:space="preserve"> </w:t>
      </w:r>
      <w:r w:rsidRPr="00AE45AB">
        <w:rPr>
          <w:b/>
          <w:bCs/>
        </w:rPr>
        <w:t>Капитальный ремонт сети ТВС котельной №3 от камеры 4УТ-6 до 4УТ-8/1 по ул. Республики 36</w:t>
      </w:r>
      <w:r>
        <w:rPr>
          <w:b/>
          <w:bCs/>
        </w:rPr>
        <w:t xml:space="preserve"> </w:t>
      </w:r>
      <w:r w:rsidRPr="000C73D7">
        <w:t>в соответствии с</w:t>
      </w:r>
      <w:r>
        <w:t xml:space="preserve"> графиком производства работ (Приложение №1),</w:t>
      </w:r>
      <w:r w:rsidRPr="000C73D7">
        <w:t xml:space="preserve"> </w:t>
      </w:r>
      <w:r>
        <w:t xml:space="preserve">техническим заданием (Приложение №2), дефектной ведомостью (Приложение №3) </w:t>
      </w:r>
      <w:r w:rsidRPr="000C73D7">
        <w:t>и условиями настоящего договора,  действующим законодательством РФ.</w:t>
      </w:r>
    </w:p>
    <w:p w:rsidR="008663A1" w:rsidRDefault="008663A1" w:rsidP="0024500C">
      <w:pPr>
        <w:ind w:firstLine="720"/>
        <w:jc w:val="center"/>
        <w:rPr>
          <w:b/>
        </w:rPr>
      </w:pPr>
    </w:p>
    <w:p w:rsidR="008663A1" w:rsidRPr="00AC7015" w:rsidRDefault="008663A1" w:rsidP="00862BCA">
      <w:pPr>
        <w:ind w:firstLine="720"/>
        <w:jc w:val="center"/>
        <w:rPr>
          <w:b/>
        </w:rPr>
      </w:pPr>
      <w:r w:rsidRPr="00AC7015">
        <w:rPr>
          <w:b/>
        </w:rPr>
        <w:t>2. Стоимость работ и порядок расчетов</w:t>
      </w:r>
    </w:p>
    <w:p w:rsidR="008663A1" w:rsidRPr="00AC7015" w:rsidRDefault="008663A1" w:rsidP="00862BCA">
      <w:pPr>
        <w:ind w:firstLine="720"/>
        <w:jc w:val="both"/>
      </w:pPr>
      <w:r w:rsidRPr="00AC7015">
        <w:t xml:space="preserve">2.1. Стоимость работ по настоящему договору составляет </w:t>
      </w:r>
      <w:r>
        <w:rPr>
          <w:b/>
        </w:rPr>
        <w:t>___________</w:t>
      </w:r>
      <w:r w:rsidRPr="00BB79FA">
        <w:rPr>
          <w:b/>
        </w:rPr>
        <w:t xml:space="preserve">рублей </w:t>
      </w:r>
      <w:r>
        <w:rPr>
          <w:b/>
        </w:rPr>
        <w:t>_________</w:t>
      </w:r>
      <w:r w:rsidRPr="00BB79FA">
        <w:rPr>
          <w:b/>
        </w:rPr>
        <w:t xml:space="preserve"> копеек</w:t>
      </w:r>
      <w:r w:rsidRPr="00AC7015">
        <w:t>, в том числе НДС18%.</w:t>
      </w:r>
    </w:p>
    <w:p w:rsidR="008663A1" w:rsidRDefault="008663A1" w:rsidP="00862BCA">
      <w:pPr>
        <w:ind w:firstLine="720"/>
        <w:jc w:val="both"/>
      </w:pPr>
      <w:r w:rsidRPr="00AC7015">
        <w:t xml:space="preserve">2.2. Стоимость работ, определенная в п.2.1., включает все затраты Подрядчика и причитающееся ему вознаграждение </w:t>
      </w:r>
    </w:p>
    <w:p w:rsidR="008663A1" w:rsidRPr="00AC7015" w:rsidRDefault="008663A1" w:rsidP="00862BCA">
      <w:pPr>
        <w:ind w:firstLine="720"/>
        <w:jc w:val="both"/>
      </w:pPr>
      <w:r>
        <w:t>2.3. При наличии финансовой возможности Заказчик вправе произвести оплату закупленных материалов на основании предоставленной подрядчиком подтверждающей документации поставки ТМЦ по данному договору.</w:t>
      </w:r>
    </w:p>
    <w:p w:rsidR="008663A1" w:rsidRPr="00D679E2" w:rsidRDefault="008663A1" w:rsidP="00862BCA">
      <w:pPr>
        <w:ind w:firstLine="720"/>
        <w:jc w:val="both"/>
        <w:rPr>
          <w:highlight w:val="yellow"/>
        </w:rPr>
      </w:pPr>
      <w:r w:rsidRPr="00AC7015">
        <w:t>2.</w:t>
      </w:r>
      <w:r>
        <w:t>4</w:t>
      </w:r>
      <w:r w:rsidRPr="00AC7015">
        <w:t xml:space="preserve">. </w:t>
      </w:r>
      <w:r w:rsidRPr="007B05C4">
        <w:t>Расчеты за выполненные работы, осуществляются в течение 60 календарных дней, следующих за датой подписания акта выполненных работ</w:t>
      </w:r>
      <w:r>
        <w:t>, но не позднее 25.12.2016г.</w:t>
      </w:r>
    </w:p>
    <w:p w:rsidR="008663A1" w:rsidRPr="00AC7015" w:rsidRDefault="008663A1" w:rsidP="00862BCA">
      <w:pPr>
        <w:ind w:firstLine="720"/>
        <w:jc w:val="both"/>
      </w:pPr>
      <w:r w:rsidRPr="00AC7015">
        <w:t>Счета-фактуры, представленные Подрядчиком должны соответствовать требованиям ст.168, ст.169 НК РФ. В случае нарушения Подрядчиком установленных правил оформления предоставленных первичных документов (счетов-фактур и прочей документации), либо установленных сроков предоставления указанных документов</w:t>
      </w:r>
      <w:r>
        <w:t>,</w:t>
      </w:r>
      <w:r w:rsidRPr="00AC7015">
        <w:t xml:space="preserve"> Заказчик вправе приостановить исполнение своего обязательства по оплате выполнения работ до момента предоставления надлежащим образом оформленных первичных документов.</w:t>
      </w:r>
    </w:p>
    <w:p w:rsidR="008663A1" w:rsidRDefault="008663A1" w:rsidP="00862BCA">
      <w:pPr>
        <w:ind w:firstLine="567"/>
        <w:jc w:val="both"/>
      </w:pPr>
      <w:r w:rsidRPr="00AC7015">
        <w:t>Финансовые обязательства считаются полностью исполненными с момента списания денежных средств с расчетного счета Заказчика. При этом Стороны самостоятельно несут все расходы, связанные с платежами.</w:t>
      </w:r>
    </w:p>
    <w:p w:rsidR="008663A1" w:rsidRDefault="008663A1" w:rsidP="00862BCA">
      <w:pPr>
        <w:ind w:firstLine="567"/>
        <w:jc w:val="both"/>
      </w:pPr>
      <w:r w:rsidRPr="008D2217">
        <w:t>2.5. Заказчик в течение двадцати дней проверяет предоставленные документы, визирует и возвращает Подрядчику для дальнейшего оформления счетов-фактур.</w:t>
      </w:r>
      <w:r w:rsidRPr="00FB394F">
        <w:t xml:space="preserve"> </w:t>
      </w:r>
    </w:p>
    <w:p w:rsidR="008663A1" w:rsidRDefault="008663A1" w:rsidP="00862BCA">
      <w:pPr>
        <w:ind w:firstLine="567"/>
        <w:jc w:val="both"/>
      </w:pPr>
      <w:r w:rsidRPr="00AC7015">
        <w:t>2</w:t>
      </w:r>
      <w:r>
        <w:t>.6</w:t>
      </w:r>
      <w:r w:rsidRPr="00AC7015">
        <w:t>. Заказчик вправе задержать до устранения замечаний оплату выполненных работ в  случае</w:t>
      </w:r>
      <w:r>
        <w:t>:</w:t>
      </w:r>
    </w:p>
    <w:p w:rsidR="008663A1" w:rsidRPr="00D679E2" w:rsidRDefault="008663A1" w:rsidP="00862BCA">
      <w:pPr>
        <w:ind w:firstLine="567"/>
        <w:jc w:val="both"/>
        <w:rPr>
          <w:highlight w:val="yellow"/>
        </w:rPr>
      </w:pPr>
      <w:r>
        <w:t xml:space="preserve">- </w:t>
      </w:r>
      <w:r w:rsidRPr="00057E27">
        <w:t>при обнаружении дефектов в объемах работ, представленных к оплате;</w:t>
      </w:r>
    </w:p>
    <w:p w:rsidR="008663A1" w:rsidRPr="00AC7015" w:rsidRDefault="008663A1" w:rsidP="00862BCA">
      <w:pPr>
        <w:ind w:firstLine="567"/>
        <w:jc w:val="both"/>
      </w:pPr>
      <w:r>
        <w:t xml:space="preserve">- </w:t>
      </w:r>
      <w:r w:rsidRPr="00AC7015">
        <w:t>при причинении ущерба Заказчику;</w:t>
      </w:r>
    </w:p>
    <w:p w:rsidR="008663A1" w:rsidRPr="00AC7015" w:rsidRDefault="008663A1" w:rsidP="00862BCA">
      <w:pPr>
        <w:ind w:firstLine="567"/>
        <w:jc w:val="both"/>
      </w:pPr>
      <w:r>
        <w:t xml:space="preserve">- </w:t>
      </w:r>
      <w:r w:rsidRPr="00AC7015">
        <w:t>при невыполнении работ по приведению в надлежащее состояние площадки и примыкающей к ней территории;</w:t>
      </w:r>
    </w:p>
    <w:p w:rsidR="008663A1" w:rsidRDefault="008663A1" w:rsidP="00862BCA">
      <w:pPr>
        <w:ind w:firstLine="567"/>
        <w:jc w:val="both"/>
      </w:pPr>
      <w:r>
        <w:t xml:space="preserve">- </w:t>
      </w:r>
      <w:r w:rsidRPr="00AC7015">
        <w:t>невыполнени</w:t>
      </w:r>
      <w:r>
        <w:t>я</w:t>
      </w:r>
      <w:r w:rsidRPr="00AC7015">
        <w:t xml:space="preserve"> работ по устранению замечаний</w:t>
      </w:r>
      <w:r>
        <w:t>, гарантийных требований</w:t>
      </w:r>
      <w:r w:rsidRPr="00AC7015">
        <w:t xml:space="preserve"> Заказчи</w:t>
      </w:r>
      <w:r>
        <w:t>ка, выданных в письменной форме;</w:t>
      </w:r>
    </w:p>
    <w:p w:rsidR="008663A1" w:rsidRPr="00AC7015" w:rsidRDefault="008663A1" w:rsidP="00862BCA">
      <w:pPr>
        <w:ind w:firstLine="567"/>
        <w:jc w:val="both"/>
      </w:pPr>
      <w:r>
        <w:t xml:space="preserve">- </w:t>
      </w:r>
      <w:r w:rsidRPr="00AC7015">
        <w:t>при неправильном оформлении документации.</w:t>
      </w:r>
    </w:p>
    <w:p w:rsidR="008663A1" w:rsidRPr="00FB394F" w:rsidRDefault="008663A1" w:rsidP="00862BCA">
      <w:pPr>
        <w:ind w:firstLine="567"/>
        <w:jc w:val="both"/>
      </w:pPr>
      <w:r>
        <w:t xml:space="preserve">2.7. </w:t>
      </w:r>
      <w:r w:rsidRPr="00FB394F">
        <w:t>Стоимость работ по договору может быть изменена  в сторону  уменьшения в следующих случаях:</w:t>
      </w:r>
    </w:p>
    <w:p w:rsidR="008663A1" w:rsidRPr="00FB394F" w:rsidRDefault="008663A1" w:rsidP="00862BCA">
      <w:pPr>
        <w:ind w:firstLine="567"/>
        <w:jc w:val="both"/>
      </w:pPr>
      <w:r>
        <w:t xml:space="preserve">- </w:t>
      </w:r>
      <w:r w:rsidRPr="00FB394F">
        <w:t>при выполнении работ ненадлежащего качества;</w:t>
      </w:r>
    </w:p>
    <w:p w:rsidR="008663A1" w:rsidRPr="00FB394F" w:rsidRDefault="008663A1" w:rsidP="00862BCA">
      <w:pPr>
        <w:ind w:firstLine="567"/>
        <w:jc w:val="both"/>
      </w:pPr>
      <w:r>
        <w:t xml:space="preserve">- </w:t>
      </w:r>
      <w:r w:rsidRPr="00FB394F">
        <w:t>при несвоевременной сдаче выполненных работ на сумму пеней согласно п. 10.4 без составления дополнительного Соглашения;</w:t>
      </w:r>
    </w:p>
    <w:p w:rsidR="008663A1" w:rsidRPr="00FB394F" w:rsidRDefault="008663A1" w:rsidP="00862BCA">
      <w:pPr>
        <w:ind w:firstLine="567"/>
        <w:jc w:val="both"/>
      </w:pPr>
      <w:r>
        <w:t xml:space="preserve">- </w:t>
      </w:r>
      <w:r w:rsidRPr="00FB394F">
        <w:t>при уменьшении фактического объема выполненных работ;</w:t>
      </w:r>
    </w:p>
    <w:p w:rsidR="008663A1" w:rsidRPr="00FB394F" w:rsidRDefault="008663A1" w:rsidP="00862BCA">
      <w:pPr>
        <w:ind w:firstLine="567"/>
        <w:jc w:val="both"/>
      </w:pPr>
      <w:r>
        <w:t xml:space="preserve">- </w:t>
      </w:r>
      <w:r w:rsidRPr="00FB394F">
        <w:t>при внесении изменений в техническую документацию.</w:t>
      </w:r>
    </w:p>
    <w:p w:rsidR="008663A1" w:rsidRPr="00AC7015" w:rsidRDefault="008663A1" w:rsidP="00862BCA">
      <w:pPr>
        <w:ind w:firstLine="567"/>
        <w:jc w:val="both"/>
      </w:pPr>
      <w:r w:rsidRPr="00AC7015">
        <w:t>2.</w:t>
      </w:r>
      <w:r>
        <w:t>8</w:t>
      </w:r>
      <w:r w:rsidRPr="00AC7015">
        <w:t>. В случае начисления Заказчиком неустойки (штрафа, пеней) и выставления требования об ее уплате, не исполнения гарантийных обязательств в установленные сроки, оплата по договору осуществляется только после уплаты Подрядчиком неустойки, либо по соглашению сторон оплаты выполненных работ за минусом суммы неустойки.</w:t>
      </w:r>
    </w:p>
    <w:p w:rsidR="008663A1" w:rsidRDefault="008663A1" w:rsidP="00862BCA">
      <w:pPr>
        <w:ind w:firstLine="720"/>
        <w:jc w:val="center"/>
        <w:rPr>
          <w:b/>
        </w:rPr>
      </w:pPr>
    </w:p>
    <w:p w:rsidR="008663A1" w:rsidRDefault="008663A1" w:rsidP="00862BCA">
      <w:pPr>
        <w:ind w:firstLine="720"/>
        <w:jc w:val="center"/>
        <w:rPr>
          <w:b/>
        </w:rPr>
      </w:pPr>
      <w:r w:rsidRPr="00AC7015">
        <w:rPr>
          <w:b/>
        </w:rPr>
        <w:t>3. Права и обязанности Подрядчика</w:t>
      </w:r>
    </w:p>
    <w:p w:rsidR="008663A1" w:rsidRPr="009C6581" w:rsidRDefault="008663A1" w:rsidP="00862BCA">
      <w:pPr>
        <w:ind w:firstLine="567"/>
        <w:jc w:val="both"/>
      </w:pPr>
      <w:r w:rsidRPr="009C6581">
        <w:t>3.</w:t>
      </w:r>
      <w:r>
        <w:t>1</w:t>
      </w:r>
      <w:r w:rsidRPr="009C6581">
        <w:t>. Подрядчик вправе:</w:t>
      </w:r>
    </w:p>
    <w:p w:rsidR="008663A1" w:rsidRPr="009C6581" w:rsidRDefault="008663A1" w:rsidP="00862BCA">
      <w:pPr>
        <w:ind w:firstLine="567"/>
        <w:jc w:val="both"/>
      </w:pPr>
      <w:r w:rsidRPr="009C6581">
        <w:t>3.</w:t>
      </w:r>
      <w:r>
        <w:t>1</w:t>
      </w:r>
      <w:r w:rsidRPr="009C6581">
        <w:t xml:space="preserve">.1.  Требовать подписания Заказчиком </w:t>
      </w:r>
      <w:r>
        <w:t>а</w:t>
      </w:r>
      <w:r w:rsidRPr="009C6581">
        <w:t xml:space="preserve">кта сдачи-приемки работ по настоящему договору на основании представленных Подрядчиком отчетных документов.    </w:t>
      </w:r>
    </w:p>
    <w:p w:rsidR="008663A1" w:rsidRPr="009C6581" w:rsidRDefault="008663A1" w:rsidP="00862BCA">
      <w:pPr>
        <w:ind w:firstLine="567"/>
        <w:jc w:val="both"/>
      </w:pPr>
      <w:r w:rsidRPr="009C6581">
        <w:t>3.</w:t>
      </w:r>
      <w:r>
        <w:t>1</w:t>
      </w:r>
      <w:r w:rsidRPr="009C6581">
        <w:t xml:space="preserve">.2. Требовать оплаты выполненных работ в соответствии с настоящим договором. </w:t>
      </w:r>
    </w:p>
    <w:p w:rsidR="008663A1" w:rsidRPr="009C6581" w:rsidRDefault="008663A1" w:rsidP="00862BCA">
      <w:pPr>
        <w:ind w:firstLine="567"/>
        <w:jc w:val="both"/>
      </w:pPr>
      <w:r w:rsidRPr="009C6581">
        <w:t>3.</w:t>
      </w:r>
      <w:r>
        <w:t>1</w:t>
      </w:r>
      <w:r w:rsidRPr="009C6581">
        <w:t>.3. Досрочно исполнить обяза</w:t>
      </w:r>
      <w:r>
        <w:t>тельства по настоящему договору с согласования Заказчика.</w:t>
      </w:r>
    </w:p>
    <w:p w:rsidR="008663A1" w:rsidRPr="00FA2132" w:rsidRDefault="008663A1" w:rsidP="00862BCA">
      <w:pPr>
        <w:pStyle w:val="Style1"/>
        <w:spacing w:line="240" w:lineRule="auto"/>
        <w:ind w:firstLine="567"/>
        <w:jc w:val="both"/>
        <w:rPr>
          <w:rStyle w:val="FontStyle92"/>
          <w:szCs w:val="24"/>
        </w:rPr>
      </w:pPr>
      <w:r w:rsidRPr="00FA2132">
        <w:rPr>
          <w:rStyle w:val="FontStyle92"/>
          <w:szCs w:val="24"/>
        </w:rPr>
        <w:t>3.2. Подрядчик обязуется:</w:t>
      </w:r>
    </w:p>
    <w:p w:rsidR="008663A1" w:rsidRPr="00FA2132" w:rsidRDefault="008663A1" w:rsidP="00862BCA">
      <w:pPr>
        <w:ind w:firstLine="567"/>
        <w:jc w:val="both"/>
      </w:pPr>
      <w:r w:rsidRPr="00FA2132">
        <w:rPr>
          <w:rStyle w:val="FontStyle92"/>
        </w:rPr>
        <w:t xml:space="preserve">3.2.1. </w:t>
      </w:r>
      <w:r w:rsidRPr="00FA2132">
        <w:t>Принять во внимание климатические условия, географическое расположение территории МО город Салехард.</w:t>
      </w:r>
    </w:p>
    <w:p w:rsidR="008663A1" w:rsidRPr="009C6581" w:rsidRDefault="008663A1" w:rsidP="00862BCA">
      <w:pPr>
        <w:ind w:firstLine="567"/>
        <w:jc w:val="both"/>
      </w:pPr>
      <w:r w:rsidRPr="00FA2132">
        <w:rPr>
          <w:rStyle w:val="FontStyle92"/>
        </w:rPr>
        <w:t xml:space="preserve">3.2.2. </w:t>
      </w:r>
      <w:r w:rsidRPr="00FA2132">
        <w:t>Учесть в своих расчетах все</w:t>
      </w:r>
      <w:r w:rsidRPr="009C6581">
        <w:t xml:space="preserve"> возможные расходы, связанные с выполнением работ, предусмотренных пунктом 1.1. настоящего </w:t>
      </w:r>
      <w:r>
        <w:t>д</w:t>
      </w:r>
      <w:r w:rsidRPr="009C6581">
        <w:t xml:space="preserve">оговора, и в будущем не требовать никаких платежей, за исключением предусмотренных настоящим </w:t>
      </w:r>
      <w:r>
        <w:t>д</w:t>
      </w:r>
      <w:r w:rsidRPr="009C6581">
        <w:t xml:space="preserve">оговором. </w:t>
      </w:r>
    </w:p>
    <w:p w:rsidR="008663A1" w:rsidRPr="009C6581" w:rsidRDefault="008663A1" w:rsidP="00862BCA">
      <w:pPr>
        <w:ind w:firstLine="567"/>
        <w:jc w:val="both"/>
      </w:pPr>
      <w:r>
        <w:rPr>
          <w:rStyle w:val="FontStyle92"/>
        </w:rPr>
        <w:t>3.2</w:t>
      </w:r>
      <w:r w:rsidRPr="009C6581">
        <w:rPr>
          <w:rStyle w:val="FontStyle92"/>
        </w:rPr>
        <w:t>.3</w:t>
      </w:r>
      <w:r w:rsidRPr="00941594">
        <w:rPr>
          <w:rStyle w:val="FontStyle92"/>
        </w:rPr>
        <w:t xml:space="preserve">. </w:t>
      </w:r>
      <w:r w:rsidRPr="00941594">
        <w:t>Выполнить своими силами и средствами или силами и средствами субподрядных организаций, все работы в объемах и в сроках, предусмотренных в настоящем договоре и  сдать Заказчику работы, указанные в настоящем договоре в состоянии, обеспечивающем нормальную эксплуатацию, в соответствии с требованиями настоящего договора и  действующей НТД.</w:t>
      </w:r>
    </w:p>
    <w:p w:rsidR="008663A1" w:rsidRDefault="008663A1" w:rsidP="00862BCA">
      <w:pPr>
        <w:pStyle w:val="Style1"/>
        <w:spacing w:line="240" w:lineRule="auto"/>
        <w:ind w:firstLine="567"/>
        <w:jc w:val="both"/>
        <w:rPr>
          <w:rStyle w:val="FontStyle92"/>
          <w:szCs w:val="24"/>
        </w:rPr>
      </w:pPr>
      <w:r>
        <w:rPr>
          <w:rStyle w:val="FontStyle92"/>
          <w:szCs w:val="24"/>
        </w:rPr>
        <w:t xml:space="preserve">3.2.4. </w:t>
      </w:r>
      <w:r w:rsidRPr="009C6581">
        <w:rPr>
          <w:rStyle w:val="FontStyle92"/>
          <w:szCs w:val="24"/>
        </w:rPr>
        <w:t xml:space="preserve">Подрядчик обязан обеспечить </w:t>
      </w:r>
      <w:r>
        <w:rPr>
          <w:rStyle w:val="FontStyle92"/>
          <w:szCs w:val="24"/>
        </w:rPr>
        <w:t xml:space="preserve">при производстве работ соблюдение требований правил по охране труда.     </w:t>
      </w:r>
    </w:p>
    <w:p w:rsidR="008663A1" w:rsidRPr="009C6581" w:rsidRDefault="008663A1" w:rsidP="00862BCA">
      <w:pPr>
        <w:pStyle w:val="Style1"/>
        <w:spacing w:line="240" w:lineRule="auto"/>
        <w:ind w:firstLine="567"/>
        <w:jc w:val="both"/>
        <w:rPr>
          <w:rStyle w:val="FontStyle92"/>
          <w:szCs w:val="24"/>
        </w:rPr>
      </w:pPr>
      <w:r>
        <w:rPr>
          <w:rStyle w:val="FontStyle92"/>
          <w:szCs w:val="24"/>
        </w:rPr>
        <w:t xml:space="preserve">3.2.5. </w:t>
      </w:r>
      <w:r w:rsidRPr="009C6581">
        <w:rPr>
          <w:rStyle w:val="FontStyle92"/>
          <w:szCs w:val="24"/>
        </w:rPr>
        <w:t xml:space="preserve">В течение срока выполнения </w:t>
      </w:r>
      <w:r>
        <w:rPr>
          <w:rStyle w:val="FontStyle92"/>
          <w:szCs w:val="24"/>
        </w:rPr>
        <w:t>р</w:t>
      </w:r>
      <w:r w:rsidRPr="009C6581">
        <w:rPr>
          <w:rStyle w:val="FontStyle92"/>
          <w:szCs w:val="24"/>
        </w:rPr>
        <w:t>абот своевременно устранять недостатки и дефекты, выявленные при приёмке работ и в течение гарантийного периода эксплуатации оборудования.</w:t>
      </w:r>
    </w:p>
    <w:p w:rsidR="008663A1" w:rsidRPr="009C6581" w:rsidRDefault="008663A1" w:rsidP="00862BCA">
      <w:pPr>
        <w:pStyle w:val="Style1"/>
        <w:spacing w:line="240" w:lineRule="auto"/>
        <w:ind w:firstLine="567"/>
        <w:jc w:val="both"/>
        <w:rPr>
          <w:rStyle w:val="FontStyle92"/>
          <w:szCs w:val="24"/>
        </w:rPr>
      </w:pPr>
      <w:r>
        <w:rPr>
          <w:rStyle w:val="FontStyle92"/>
          <w:szCs w:val="24"/>
        </w:rPr>
        <w:t xml:space="preserve">3.2.6. </w:t>
      </w:r>
      <w:r w:rsidRPr="009C6581">
        <w:rPr>
          <w:rStyle w:val="FontStyle92"/>
          <w:szCs w:val="24"/>
        </w:rPr>
        <w:t>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в том числе разрешения и согласования, связанные с использованием иностранной рабочей силы.</w:t>
      </w:r>
    </w:p>
    <w:p w:rsidR="008663A1" w:rsidRPr="009C6581" w:rsidRDefault="008663A1" w:rsidP="00862BCA">
      <w:pPr>
        <w:pStyle w:val="Style1"/>
        <w:spacing w:line="240" w:lineRule="auto"/>
        <w:ind w:firstLine="567"/>
        <w:jc w:val="both"/>
        <w:rPr>
          <w:rStyle w:val="FontStyle92"/>
          <w:szCs w:val="24"/>
        </w:rPr>
      </w:pPr>
      <w:r>
        <w:rPr>
          <w:rStyle w:val="FontStyle92"/>
          <w:szCs w:val="24"/>
        </w:rPr>
        <w:t xml:space="preserve">3.2.7.  </w:t>
      </w:r>
      <w:r w:rsidRPr="009C6581">
        <w:rPr>
          <w:rStyle w:val="FontStyle92"/>
          <w:szCs w:val="24"/>
        </w:rPr>
        <w:t xml:space="preserve">В течение 5 (Пяти) рабочих дней, следующих за датой вступления Договора в силу, обязан назначить ответственных Представителей для координации и согласования с Заказчиком хода выполнения </w:t>
      </w:r>
      <w:r>
        <w:rPr>
          <w:rStyle w:val="FontStyle92"/>
          <w:szCs w:val="24"/>
        </w:rPr>
        <w:t>р</w:t>
      </w:r>
      <w:r w:rsidRPr="009C6581">
        <w:rPr>
          <w:rStyle w:val="FontStyle92"/>
          <w:szCs w:val="24"/>
        </w:rPr>
        <w:t xml:space="preserve">абот, о чем </w:t>
      </w:r>
      <w:r>
        <w:rPr>
          <w:rStyle w:val="FontStyle92"/>
          <w:szCs w:val="24"/>
        </w:rPr>
        <w:t xml:space="preserve">письменно </w:t>
      </w:r>
      <w:r w:rsidRPr="009C6581">
        <w:rPr>
          <w:rStyle w:val="FontStyle92"/>
          <w:szCs w:val="24"/>
        </w:rPr>
        <w:t xml:space="preserve">уведомить Заказчика.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ответственных </w:t>
      </w:r>
      <w:r>
        <w:rPr>
          <w:rStyle w:val="FontStyle92"/>
          <w:szCs w:val="24"/>
        </w:rPr>
        <w:t>п</w:t>
      </w:r>
      <w:r w:rsidRPr="009C6581">
        <w:rPr>
          <w:rStyle w:val="FontStyle92"/>
          <w:szCs w:val="24"/>
        </w:rPr>
        <w:t>редставителей</w:t>
      </w:r>
      <w:r>
        <w:rPr>
          <w:rStyle w:val="FontStyle92"/>
          <w:szCs w:val="24"/>
        </w:rPr>
        <w:t xml:space="preserve"> с предоставлением доверенности</w:t>
      </w:r>
      <w:r w:rsidRPr="009C6581">
        <w:rPr>
          <w:rStyle w:val="FontStyle92"/>
          <w:szCs w:val="24"/>
        </w:rPr>
        <w:t>.</w:t>
      </w:r>
    </w:p>
    <w:p w:rsidR="008663A1" w:rsidRPr="009C6581" w:rsidRDefault="008663A1" w:rsidP="00862BCA">
      <w:pPr>
        <w:pStyle w:val="Style1"/>
        <w:spacing w:line="240" w:lineRule="auto"/>
        <w:ind w:firstLine="567"/>
        <w:jc w:val="both"/>
        <w:rPr>
          <w:rStyle w:val="FontStyle92"/>
          <w:szCs w:val="24"/>
        </w:rPr>
      </w:pPr>
      <w:r>
        <w:rPr>
          <w:rStyle w:val="FontStyle92"/>
          <w:szCs w:val="24"/>
        </w:rPr>
        <w:t>3.2</w:t>
      </w:r>
      <w:r w:rsidRPr="009C6581">
        <w:rPr>
          <w:rStyle w:val="FontStyle92"/>
          <w:szCs w:val="24"/>
        </w:rPr>
        <w:t>.8. Предоставлять Заказчику еженедельно информацию о ходе выполнения работ и о планах выполнения работ на очередную неделю. Отчет предоставляется Заказчику в письменной (электронной) форме.</w:t>
      </w:r>
    </w:p>
    <w:p w:rsidR="008663A1" w:rsidRDefault="008663A1" w:rsidP="00862BCA">
      <w:pPr>
        <w:pStyle w:val="Style21"/>
        <w:tabs>
          <w:tab w:val="left" w:pos="847"/>
        </w:tabs>
        <w:spacing w:line="240" w:lineRule="auto"/>
        <w:ind w:firstLine="567"/>
        <w:rPr>
          <w:rStyle w:val="FontStyle92"/>
          <w:szCs w:val="24"/>
        </w:rPr>
      </w:pPr>
      <w:r>
        <w:rPr>
          <w:rStyle w:val="FontStyle92"/>
          <w:szCs w:val="24"/>
        </w:rPr>
        <w:t>3.2.9. Обеспечи</w:t>
      </w:r>
      <w:r w:rsidRPr="009C6581">
        <w:rPr>
          <w:rStyle w:val="FontStyle92"/>
          <w:szCs w:val="24"/>
        </w:rPr>
        <w:t xml:space="preserve">ть </w:t>
      </w:r>
      <w:r>
        <w:rPr>
          <w:rStyle w:val="FontStyle92"/>
          <w:szCs w:val="24"/>
        </w:rPr>
        <w:t>за</w:t>
      </w:r>
      <w:r w:rsidRPr="009C6581">
        <w:rPr>
          <w:rStyle w:val="FontStyle92"/>
          <w:szCs w:val="24"/>
        </w:rPr>
        <w:t xml:space="preserve"> счет цены договора сооружение и ликвидацию всех временных </w:t>
      </w:r>
      <w:r>
        <w:rPr>
          <w:rStyle w:val="FontStyle92"/>
          <w:szCs w:val="24"/>
        </w:rPr>
        <w:t xml:space="preserve">приспособлений и </w:t>
      </w:r>
      <w:r w:rsidRPr="009C6581">
        <w:rPr>
          <w:rStyle w:val="FontStyle93"/>
          <w:b w:val="0"/>
          <w:bCs/>
          <w:szCs w:val="24"/>
        </w:rPr>
        <w:t xml:space="preserve"> </w:t>
      </w:r>
      <w:r w:rsidRPr="009C6581">
        <w:rPr>
          <w:rStyle w:val="FontStyle92"/>
          <w:szCs w:val="24"/>
        </w:rPr>
        <w:t>коммуникаций, требуемых для выполнения работ.</w:t>
      </w:r>
    </w:p>
    <w:p w:rsidR="008663A1" w:rsidRPr="009C6581" w:rsidRDefault="008663A1" w:rsidP="00862BCA">
      <w:pPr>
        <w:pStyle w:val="Style21"/>
        <w:tabs>
          <w:tab w:val="left" w:pos="847"/>
        </w:tabs>
        <w:spacing w:line="240" w:lineRule="auto"/>
        <w:ind w:firstLine="567"/>
      </w:pPr>
      <w:r>
        <w:rPr>
          <w:rStyle w:val="FontStyle92"/>
          <w:szCs w:val="24"/>
        </w:rPr>
        <w:t xml:space="preserve">3.2.10. </w:t>
      </w:r>
      <w:r w:rsidRPr="009C6581">
        <w:rPr>
          <w:rStyle w:val="FontStyle92"/>
          <w:szCs w:val="24"/>
        </w:rPr>
        <w:t>В период выполнения работ в соответствии с требованиями действующих нормативных актов Российской Федерации оформлять исполнительную документацию по выполненным объемам, предоставлять ее при сдаче-приемке выполненных работ, а также по первому требованию Заказчика, но не позднее 3 (Трех) календарных дней после получения требования Заказчика.</w:t>
      </w:r>
    </w:p>
    <w:p w:rsidR="008663A1" w:rsidRDefault="008663A1" w:rsidP="00862BCA">
      <w:pPr>
        <w:pStyle w:val="Style21"/>
        <w:tabs>
          <w:tab w:val="left" w:pos="716"/>
        </w:tabs>
        <w:spacing w:line="240" w:lineRule="auto"/>
        <w:ind w:firstLine="567"/>
        <w:rPr>
          <w:rStyle w:val="FontStyle92"/>
          <w:szCs w:val="24"/>
        </w:rPr>
      </w:pPr>
      <w:r>
        <w:rPr>
          <w:rStyle w:val="FontStyle92"/>
          <w:szCs w:val="24"/>
        </w:rPr>
        <w:t xml:space="preserve">3.2.11. </w:t>
      </w:r>
      <w:r w:rsidRPr="009C6581">
        <w:rPr>
          <w:rStyle w:val="FontStyle92"/>
          <w:szCs w:val="24"/>
        </w:rPr>
        <w:t xml:space="preserve">Соблюдать установленные территориальными эксплуатационными службами правила движения транспорта </w:t>
      </w:r>
      <w:r w:rsidRPr="009C6581">
        <w:rPr>
          <w:rStyle w:val="FontStyle93"/>
          <w:b w:val="0"/>
          <w:bCs/>
          <w:szCs w:val="24"/>
        </w:rPr>
        <w:t>и</w:t>
      </w:r>
      <w:r>
        <w:rPr>
          <w:rStyle w:val="FontStyle93"/>
          <w:b w:val="0"/>
          <w:bCs/>
          <w:szCs w:val="24"/>
        </w:rPr>
        <w:t xml:space="preserve"> </w:t>
      </w:r>
      <w:r w:rsidRPr="009C6581">
        <w:rPr>
          <w:rStyle w:val="FontStyle92"/>
          <w:szCs w:val="24"/>
        </w:rPr>
        <w:t>перевозки грузов на всех государственных и временных дорогах, задействованных в транспортных операциях и при необходимости получать в ГИБДД (ГАИ) и иных компетентных органах разрешения и согласования на перемещение негабаритных и опасных грузов.</w:t>
      </w:r>
    </w:p>
    <w:p w:rsidR="008663A1" w:rsidRPr="00FB394F" w:rsidRDefault="008663A1" w:rsidP="00862BCA">
      <w:pPr>
        <w:pStyle w:val="Style21"/>
        <w:spacing w:line="275" w:lineRule="exact"/>
        <w:ind w:firstLine="567"/>
        <w:rPr>
          <w:rStyle w:val="FontStyle92"/>
          <w:szCs w:val="24"/>
        </w:rPr>
      </w:pPr>
      <w:r>
        <w:rPr>
          <w:rStyle w:val="FontStyle92"/>
          <w:szCs w:val="24"/>
        </w:rPr>
        <w:t xml:space="preserve">3.2.12. </w:t>
      </w:r>
      <w:r w:rsidRPr="00FB394F">
        <w:rPr>
          <w:rStyle w:val="FontStyle92"/>
          <w:szCs w:val="24"/>
        </w:rPr>
        <w:t>Обеспечить в процессе проведения строительных работ собственными силами и в счет цены Договора систематическую уборку Объекта от строительного мусора и бытовых отходов (обеспечивает его складирование и хранение, а также вывоз его с территории производства работ).</w:t>
      </w:r>
    </w:p>
    <w:p w:rsidR="008663A1" w:rsidRPr="009C6581" w:rsidRDefault="008663A1" w:rsidP="00862BCA">
      <w:pPr>
        <w:pStyle w:val="Style21"/>
        <w:tabs>
          <w:tab w:val="left" w:pos="716"/>
        </w:tabs>
        <w:spacing w:line="240" w:lineRule="auto"/>
        <w:ind w:firstLine="567"/>
        <w:rPr>
          <w:rStyle w:val="FontStyle92"/>
          <w:szCs w:val="24"/>
        </w:rPr>
      </w:pPr>
      <w:r>
        <w:rPr>
          <w:rStyle w:val="FontStyle92"/>
          <w:szCs w:val="24"/>
        </w:rPr>
        <w:t xml:space="preserve">3.2.13. </w:t>
      </w:r>
      <w:r w:rsidRPr="009C6581">
        <w:rPr>
          <w:rStyle w:val="FontStyle92"/>
          <w:szCs w:val="24"/>
        </w:rPr>
        <w:t>Осуществлять деятельность по сбору, безопасному хранению, использованию, обезвреживанию, транспортировке и размещению опасных отходов, образующихся в процессе выполнения работ, руководствуясь Сан</w:t>
      </w:r>
      <w:r>
        <w:rPr>
          <w:rStyle w:val="FontStyle92"/>
          <w:szCs w:val="24"/>
        </w:rPr>
        <w:t>Пи</w:t>
      </w:r>
      <w:r w:rsidRPr="009C6581">
        <w:rPr>
          <w:rStyle w:val="FontStyle92"/>
          <w:szCs w:val="24"/>
        </w:rPr>
        <w:t>Н 2.1.7.1322-03 «Гигиенические требования к размещению и обезвреживанию отходов производства и потребления» и ГОСТ Р 52108-2003 «Ресурсосбережение. Обращение с отходами».</w:t>
      </w:r>
    </w:p>
    <w:p w:rsidR="008663A1" w:rsidRPr="00B5469A" w:rsidRDefault="008663A1" w:rsidP="00862BCA">
      <w:pPr>
        <w:pStyle w:val="Style21"/>
        <w:tabs>
          <w:tab w:val="left" w:pos="716"/>
        </w:tabs>
        <w:spacing w:line="240" w:lineRule="auto"/>
        <w:ind w:firstLine="567"/>
        <w:rPr>
          <w:rStyle w:val="FontStyle92"/>
          <w:szCs w:val="24"/>
        </w:rPr>
      </w:pPr>
      <w:r w:rsidRPr="00B5469A">
        <w:rPr>
          <w:rStyle w:val="FontStyle92"/>
          <w:szCs w:val="24"/>
        </w:rPr>
        <w:t xml:space="preserve">3.2.14. По завершении работ своими силами и за свой счет вывезти с площадки строительную технику, излишки материалов.                            </w:t>
      </w:r>
    </w:p>
    <w:p w:rsidR="008663A1" w:rsidRPr="00B5469A" w:rsidRDefault="008663A1" w:rsidP="00862BCA">
      <w:pPr>
        <w:pStyle w:val="Style21"/>
        <w:tabs>
          <w:tab w:val="left" w:pos="716"/>
        </w:tabs>
        <w:spacing w:line="240" w:lineRule="auto"/>
        <w:ind w:firstLine="567"/>
        <w:rPr>
          <w:rStyle w:val="FontStyle92"/>
          <w:szCs w:val="24"/>
        </w:rPr>
      </w:pPr>
      <w:r w:rsidRPr="00B5469A">
        <w:rPr>
          <w:rStyle w:val="FontStyle92"/>
          <w:szCs w:val="24"/>
        </w:rPr>
        <w:t>3.2.15. Выполнить при необходимости техническую и биологическую рекультивацию земель; сдать площадку производства работ по акту приема-передачи службе Заказчика в состоянии, соответствующем экологическим требованиям и санитарным нормам.</w:t>
      </w:r>
    </w:p>
    <w:p w:rsidR="008663A1" w:rsidRPr="00B5469A" w:rsidRDefault="008663A1" w:rsidP="00862BCA">
      <w:pPr>
        <w:pStyle w:val="Style21"/>
        <w:tabs>
          <w:tab w:val="left" w:pos="796"/>
        </w:tabs>
        <w:spacing w:line="240" w:lineRule="auto"/>
        <w:ind w:firstLine="567"/>
        <w:rPr>
          <w:rStyle w:val="FontStyle92"/>
          <w:szCs w:val="24"/>
        </w:rPr>
      </w:pPr>
      <w:r w:rsidRPr="00B5469A">
        <w:rPr>
          <w:rStyle w:val="FontStyle92"/>
          <w:szCs w:val="24"/>
        </w:rPr>
        <w:t>3.2.16. При завершении работ в полном объеме направить Заказчику письменное уведомление о завершении работ и выполнении  пуско-наладочных работ.</w:t>
      </w:r>
    </w:p>
    <w:p w:rsidR="008663A1" w:rsidRPr="00B5469A" w:rsidRDefault="008663A1" w:rsidP="00862BCA">
      <w:pPr>
        <w:pStyle w:val="Style22"/>
        <w:tabs>
          <w:tab w:val="left" w:pos="709"/>
        </w:tabs>
        <w:spacing w:line="240" w:lineRule="auto"/>
        <w:ind w:right="7" w:firstLine="567"/>
        <w:rPr>
          <w:rStyle w:val="FontStyle92"/>
          <w:szCs w:val="24"/>
        </w:rPr>
      </w:pPr>
      <w:r w:rsidRPr="00B5469A">
        <w:rPr>
          <w:rStyle w:val="FontStyle92"/>
          <w:szCs w:val="24"/>
        </w:rPr>
        <w:t>3.2.17. Обязан перевозить, хранить и использовать взрывчатые вещества и опасные материалы (если они необходимы при выполнении работ по настоящему договору) в строгом соответствии с действующим законодательством Российской Федерации.</w:t>
      </w:r>
    </w:p>
    <w:p w:rsidR="008663A1" w:rsidRPr="00B5469A" w:rsidRDefault="008663A1" w:rsidP="00862BCA">
      <w:pPr>
        <w:pStyle w:val="Style22"/>
        <w:tabs>
          <w:tab w:val="left" w:pos="709"/>
        </w:tabs>
        <w:spacing w:line="240" w:lineRule="auto"/>
        <w:ind w:right="14" w:firstLine="567"/>
        <w:rPr>
          <w:rStyle w:val="FontStyle92"/>
          <w:szCs w:val="24"/>
        </w:rPr>
      </w:pPr>
      <w:r w:rsidRPr="00B5469A">
        <w:rPr>
          <w:rStyle w:val="FontStyle92"/>
          <w:szCs w:val="24"/>
        </w:rPr>
        <w:t xml:space="preserve">3.2.18. Устранять в течение срока, согласованного с Заказчиком, своими силами и за свой </w:t>
      </w:r>
      <w:r w:rsidRPr="00B5469A">
        <w:rPr>
          <w:rStyle w:val="FontStyle93"/>
          <w:b w:val="0"/>
          <w:bCs/>
          <w:szCs w:val="24"/>
        </w:rPr>
        <w:t xml:space="preserve">счет </w:t>
      </w:r>
      <w:r w:rsidRPr="00B5469A">
        <w:rPr>
          <w:rStyle w:val="FontStyle92"/>
          <w:szCs w:val="24"/>
        </w:rPr>
        <w:t>все дефекты в выполненных работах, выявленные в течение срока действия договора или гарантийного периода.</w:t>
      </w:r>
    </w:p>
    <w:p w:rsidR="008663A1" w:rsidRPr="00B5469A" w:rsidRDefault="008663A1" w:rsidP="00862BCA">
      <w:pPr>
        <w:pStyle w:val="Style22"/>
        <w:tabs>
          <w:tab w:val="left" w:pos="709"/>
        </w:tabs>
        <w:spacing w:line="240" w:lineRule="auto"/>
        <w:ind w:right="14" w:firstLine="567"/>
        <w:rPr>
          <w:rStyle w:val="FontStyle92"/>
          <w:szCs w:val="24"/>
        </w:rPr>
      </w:pPr>
      <w:r w:rsidRPr="00B5469A">
        <w:rPr>
          <w:rStyle w:val="FontStyle92"/>
          <w:szCs w:val="24"/>
        </w:rPr>
        <w:t xml:space="preserve">3.2.19. В течение Гарантийного периода несет ответственность за поставленные и установленные материалы, оборудование, системы, а в случае выхода их из строя, за исключением выхода из строя в связи с нарушением правил эксплуатации, производит их замену своими силами и в счет договорной цены в течении 20 (двадцати) рабочих </w:t>
      </w:r>
      <w:r>
        <w:rPr>
          <w:rStyle w:val="FontStyle92"/>
          <w:szCs w:val="24"/>
        </w:rPr>
        <w:t>дней с момента получения требовани</w:t>
      </w:r>
      <w:r w:rsidRPr="00B5469A">
        <w:rPr>
          <w:rStyle w:val="FontStyle92"/>
          <w:szCs w:val="24"/>
        </w:rPr>
        <w:t>я Заказчика.</w:t>
      </w:r>
    </w:p>
    <w:p w:rsidR="008663A1" w:rsidRPr="00B5469A" w:rsidRDefault="008663A1" w:rsidP="00862BCA">
      <w:pPr>
        <w:pStyle w:val="Style22"/>
        <w:tabs>
          <w:tab w:val="left" w:pos="709"/>
        </w:tabs>
        <w:spacing w:line="240" w:lineRule="auto"/>
        <w:ind w:right="22" w:firstLine="567"/>
        <w:rPr>
          <w:rStyle w:val="FontStyle92"/>
          <w:szCs w:val="24"/>
        </w:rPr>
      </w:pPr>
      <w:r w:rsidRPr="00B5469A">
        <w:rPr>
          <w:rStyle w:val="FontStyle92"/>
          <w:szCs w:val="24"/>
        </w:rPr>
        <w:t xml:space="preserve">3.2.20. Предоставлять Заказчику, организациям, осуществляющим технический </w:t>
      </w:r>
      <w:r w:rsidRPr="00B5469A">
        <w:rPr>
          <w:rStyle w:val="FontStyle93"/>
          <w:b w:val="0"/>
          <w:bCs/>
          <w:szCs w:val="24"/>
        </w:rPr>
        <w:t xml:space="preserve">и </w:t>
      </w:r>
      <w:r w:rsidRPr="00B5469A">
        <w:rPr>
          <w:rStyle w:val="FontStyle92"/>
          <w:szCs w:val="24"/>
        </w:rPr>
        <w:t>авторский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8663A1" w:rsidRDefault="008663A1" w:rsidP="00862BCA">
      <w:pPr>
        <w:pStyle w:val="Style22"/>
        <w:tabs>
          <w:tab w:val="left" w:pos="709"/>
        </w:tabs>
        <w:spacing w:line="240" w:lineRule="auto"/>
        <w:ind w:right="22" w:firstLine="567"/>
        <w:rPr>
          <w:rStyle w:val="FontStyle92"/>
          <w:szCs w:val="24"/>
        </w:rPr>
      </w:pPr>
      <w:r w:rsidRPr="00B5469A">
        <w:rPr>
          <w:rStyle w:val="FontStyle92"/>
          <w:szCs w:val="24"/>
        </w:rPr>
        <w:t>3.2.21. Обеспечить получение допуска на Объект для производства работ.</w:t>
      </w:r>
    </w:p>
    <w:p w:rsidR="008663A1" w:rsidRPr="009C6581" w:rsidRDefault="008663A1" w:rsidP="00862BCA">
      <w:pPr>
        <w:pStyle w:val="Style22"/>
        <w:tabs>
          <w:tab w:val="left" w:pos="709"/>
        </w:tabs>
        <w:spacing w:line="240" w:lineRule="auto"/>
        <w:ind w:right="14" w:firstLine="567"/>
        <w:rPr>
          <w:rStyle w:val="FontStyle92"/>
          <w:szCs w:val="24"/>
        </w:rPr>
      </w:pPr>
      <w:r>
        <w:rPr>
          <w:rStyle w:val="FontStyle92"/>
          <w:szCs w:val="24"/>
        </w:rPr>
        <w:t xml:space="preserve">3.2.22. </w:t>
      </w:r>
      <w:r w:rsidRPr="009C6581">
        <w:rPr>
          <w:rStyle w:val="FontStyle92"/>
          <w:szCs w:val="24"/>
        </w:rPr>
        <w:t xml:space="preserve">При выполнении работ соблюдать требования действующего законодательства РФ об охране окружающей среды и безопасности ведения работ. Соблюдать </w:t>
      </w:r>
      <w:r>
        <w:rPr>
          <w:rStyle w:val="FontStyle92"/>
          <w:szCs w:val="24"/>
        </w:rPr>
        <w:t>при производстве работ</w:t>
      </w:r>
      <w:r w:rsidRPr="009C6581">
        <w:rPr>
          <w:rStyle w:val="FontStyle92"/>
          <w:szCs w:val="24"/>
        </w:rPr>
        <w:t xml:space="preserve"> все необходимые меры противопожарной безопасности, радиационной безопасности (при организации контроля качества сварных соединений радиографическим методом), правила техники безопасности и санитарии, правила охраны труда и охраны окружающей среды в течение всего Срока выполнения работ. </w:t>
      </w:r>
    </w:p>
    <w:p w:rsidR="008663A1" w:rsidRPr="009C6581" w:rsidRDefault="008663A1" w:rsidP="00862BCA">
      <w:pPr>
        <w:pStyle w:val="Style22"/>
        <w:tabs>
          <w:tab w:val="left" w:pos="709"/>
        </w:tabs>
        <w:spacing w:line="240" w:lineRule="auto"/>
        <w:ind w:right="14" w:firstLine="567"/>
        <w:rPr>
          <w:rStyle w:val="FontStyle92"/>
          <w:szCs w:val="24"/>
        </w:rPr>
      </w:pPr>
      <w:r>
        <w:rPr>
          <w:rStyle w:val="FontStyle92"/>
          <w:szCs w:val="24"/>
        </w:rPr>
        <w:t xml:space="preserve">3.2.23. </w:t>
      </w:r>
      <w:r w:rsidRPr="009C6581">
        <w:rPr>
          <w:rStyle w:val="FontStyle92"/>
          <w:szCs w:val="24"/>
        </w:rPr>
        <w:t>При проведении работ не допускать захоронения отходов производства и потребления, загрязнения и захламления площадок производства работ прилегающих к ним территорий, а также в местах размещения временных вспомогательных зданий и сооружений.</w:t>
      </w:r>
    </w:p>
    <w:p w:rsidR="008663A1" w:rsidRDefault="008663A1" w:rsidP="00862BCA">
      <w:pPr>
        <w:pStyle w:val="Style22"/>
        <w:tabs>
          <w:tab w:val="left" w:pos="709"/>
        </w:tabs>
        <w:spacing w:line="240" w:lineRule="auto"/>
        <w:ind w:right="29" w:firstLine="567"/>
        <w:rPr>
          <w:rStyle w:val="FontStyle92"/>
          <w:szCs w:val="24"/>
        </w:rPr>
      </w:pPr>
      <w:r>
        <w:rPr>
          <w:rStyle w:val="FontStyle92"/>
          <w:szCs w:val="24"/>
        </w:rPr>
        <w:t xml:space="preserve">3.2.24. </w:t>
      </w:r>
      <w:r w:rsidRPr="009C6581">
        <w:rPr>
          <w:rStyle w:val="FontStyle92"/>
          <w:szCs w:val="24"/>
        </w:rPr>
        <w:t>Разрабатывать нормативную документацию и получать разрешительную документацию на выброс загрязняющих веществ, сбросы, размещение опасных отходов, образующихся в процессе выполнения работ.</w:t>
      </w:r>
    </w:p>
    <w:p w:rsidR="008663A1" w:rsidRPr="00FA2579" w:rsidRDefault="008663A1" w:rsidP="00862BCA">
      <w:pPr>
        <w:pStyle w:val="Style22"/>
        <w:tabs>
          <w:tab w:val="left" w:pos="709"/>
        </w:tabs>
        <w:spacing w:line="240" w:lineRule="auto"/>
        <w:ind w:right="29" w:firstLine="567"/>
      </w:pPr>
      <w:r>
        <w:rPr>
          <w:rStyle w:val="FontStyle92"/>
          <w:szCs w:val="24"/>
        </w:rPr>
        <w:t xml:space="preserve">3.2.25. </w:t>
      </w:r>
      <w:r w:rsidRPr="00FA2579">
        <w:rPr>
          <w:rStyle w:val="FontStyle92"/>
          <w:szCs w:val="24"/>
        </w:rPr>
        <w:t>Уведомлять Заказчика письменно в  течении 2 (Двух) часов о любых внеплановых событиях и происшествиях, включая, но не ограничиваясь:</w:t>
      </w:r>
    </w:p>
    <w:p w:rsidR="008663A1" w:rsidRPr="00FA2579" w:rsidRDefault="008663A1" w:rsidP="00862BCA">
      <w:pPr>
        <w:pStyle w:val="Style24"/>
        <w:numPr>
          <w:ilvl w:val="0"/>
          <w:numId w:val="26"/>
        </w:numPr>
        <w:tabs>
          <w:tab w:val="left" w:pos="709"/>
        </w:tabs>
        <w:suppressAutoHyphens w:val="0"/>
        <w:autoSpaceDE w:val="0"/>
        <w:autoSpaceDN w:val="0"/>
        <w:adjustRightInd w:val="0"/>
        <w:spacing w:line="240" w:lineRule="auto"/>
        <w:ind w:firstLine="567"/>
        <w:rPr>
          <w:rStyle w:val="FontStyle92"/>
          <w:szCs w:val="24"/>
        </w:rPr>
      </w:pPr>
      <w:r w:rsidRPr="00FA2579">
        <w:rPr>
          <w:rStyle w:val="FontStyle92"/>
          <w:szCs w:val="24"/>
        </w:rPr>
        <w:t>аварии;</w:t>
      </w:r>
    </w:p>
    <w:p w:rsidR="008663A1" w:rsidRPr="00FA2579" w:rsidRDefault="008663A1" w:rsidP="00862BCA">
      <w:pPr>
        <w:pStyle w:val="Style24"/>
        <w:numPr>
          <w:ilvl w:val="0"/>
          <w:numId w:val="26"/>
        </w:numPr>
        <w:tabs>
          <w:tab w:val="left" w:pos="709"/>
        </w:tabs>
        <w:suppressAutoHyphens w:val="0"/>
        <w:autoSpaceDE w:val="0"/>
        <w:autoSpaceDN w:val="0"/>
        <w:adjustRightInd w:val="0"/>
        <w:spacing w:line="240" w:lineRule="auto"/>
        <w:ind w:firstLine="567"/>
        <w:rPr>
          <w:rStyle w:val="FontStyle92"/>
          <w:szCs w:val="24"/>
        </w:rPr>
      </w:pPr>
      <w:r w:rsidRPr="00FA2579">
        <w:rPr>
          <w:rStyle w:val="FontStyle92"/>
          <w:szCs w:val="24"/>
        </w:rPr>
        <w:t>несчастные случаи;</w:t>
      </w:r>
    </w:p>
    <w:p w:rsidR="008663A1" w:rsidRPr="00FA2579" w:rsidRDefault="008663A1" w:rsidP="00862BCA">
      <w:pPr>
        <w:pStyle w:val="Style24"/>
        <w:numPr>
          <w:ilvl w:val="0"/>
          <w:numId w:val="26"/>
        </w:numPr>
        <w:tabs>
          <w:tab w:val="left" w:pos="709"/>
        </w:tabs>
        <w:suppressAutoHyphens w:val="0"/>
        <w:autoSpaceDE w:val="0"/>
        <w:autoSpaceDN w:val="0"/>
        <w:adjustRightInd w:val="0"/>
        <w:spacing w:line="240" w:lineRule="auto"/>
        <w:ind w:firstLine="567"/>
        <w:rPr>
          <w:rStyle w:val="FontStyle92"/>
          <w:szCs w:val="24"/>
        </w:rPr>
      </w:pPr>
      <w:r w:rsidRPr="00FA2579">
        <w:rPr>
          <w:rStyle w:val="FontStyle92"/>
          <w:szCs w:val="24"/>
        </w:rPr>
        <w:t>хищения и иные противоправные действия.</w:t>
      </w:r>
    </w:p>
    <w:p w:rsidR="008663A1" w:rsidRDefault="008663A1" w:rsidP="00862BCA">
      <w:pPr>
        <w:pStyle w:val="Style23"/>
        <w:tabs>
          <w:tab w:val="left" w:pos="695"/>
        </w:tabs>
        <w:spacing w:line="240" w:lineRule="auto"/>
        <w:ind w:right="14" w:firstLine="567"/>
        <w:rPr>
          <w:rStyle w:val="FontStyle92"/>
          <w:szCs w:val="24"/>
        </w:rPr>
      </w:pPr>
      <w:r>
        <w:rPr>
          <w:rStyle w:val="FontStyle92"/>
          <w:szCs w:val="24"/>
        </w:rPr>
        <w:t xml:space="preserve">3.2.26. </w:t>
      </w:r>
      <w:r w:rsidRPr="009C6581">
        <w:rPr>
          <w:rStyle w:val="FontStyle92"/>
          <w:szCs w:val="24"/>
        </w:rPr>
        <w:t>При нанесении ущерба окружающей среде, компенсировать за свой счет убытки, причиненные Заказчику.</w:t>
      </w:r>
    </w:p>
    <w:p w:rsidR="008663A1" w:rsidRDefault="008663A1" w:rsidP="00862BCA">
      <w:pPr>
        <w:pStyle w:val="Style23"/>
        <w:tabs>
          <w:tab w:val="left" w:pos="695"/>
        </w:tabs>
        <w:spacing w:line="240" w:lineRule="auto"/>
        <w:ind w:right="14" w:firstLine="567"/>
        <w:rPr>
          <w:rStyle w:val="FontStyle92"/>
          <w:szCs w:val="24"/>
        </w:rPr>
      </w:pPr>
      <w:r>
        <w:rPr>
          <w:rStyle w:val="FontStyle92"/>
          <w:szCs w:val="24"/>
        </w:rPr>
        <w:t xml:space="preserve">3.2.27. </w:t>
      </w:r>
      <w:r w:rsidRPr="00FB394F">
        <w:rPr>
          <w:rStyle w:val="FontStyle92"/>
          <w:szCs w:val="24"/>
        </w:rPr>
        <w:t>В случае выхода Подрядчиком за границы отвода земельного участка, переданного для производства работ Заказчиком, возместить Заказчику все понесенные им убытки в связи с предъявлением ему штрафных санкций государственными и муниципальными контролирующими органами, а также компенсирует затраты связанные с дополнительным отводом земли, своими силами и за свой счет проводит рекультивацию нарушенных земель.</w:t>
      </w:r>
    </w:p>
    <w:p w:rsidR="008663A1" w:rsidRPr="009C6581" w:rsidRDefault="008663A1" w:rsidP="00862BCA">
      <w:pPr>
        <w:pStyle w:val="Style23"/>
        <w:tabs>
          <w:tab w:val="left" w:pos="695"/>
        </w:tabs>
        <w:spacing w:line="240" w:lineRule="auto"/>
        <w:ind w:right="14" w:firstLine="567"/>
        <w:rPr>
          <w:rStyle w:val="FontStyle92"/>
          <w:szCs w:val="24"/>
        </w:rPr>
      </w:pPr>
      <w:r>
        <w:rPr>
          <w:rStyle w:val="FontStyle92"/>
          <w:szCs w:val="24"/>
        </w:rPr>
        <w:t xml:space="preserve">3.2.28.  </w:t>
      </w:r>
      <w:r w:rsidRPr="009C6581">
        <w:rPr>
          <w:rStyle w:val="FontStyle92"/>
          <w:szCs w:val="24"/>
        </w:rPr>
        <w:t>Если Заказчику со стороны третьих лиц будут предъявлены какие-либо претензии, связанные с исполнением Подрядчиком обязательств по настоящему договору, то возместить все понесенные Заказчиком убытки.</w:t>
      </w:r>
    </w:p>
    <w:p w:rsidR="008663A1" w:rsidRPr="009C6581" w:rsidRDefault="008663A1" w:rsidP="00862BCA">
      <w:pPr>
        <w:ind w:firstLine="567"/>
        <w:jc w:val="both"/>
      </w:pPr>
      <w:r>
        <w:t>3.2</w:t>
      </w:r>
      <w:r w:rsidRPr="009C6581">
        <w:t>.</w:t>
      </w:r>
      <w:r>
        <w:t>29</w:t>
      </w:r>
      <w:r w:rsidRPr="009C6581">
        <w:t xml:space="preserve">. Информировать Заказчика о заключенных договорах подряда с субподрядными организациями по мере их заключения, предоставляя Заказчику копии заключенных договоров с субподрядными организациями в течение 10 дней с момента заключения таких договоров. </w:t>
      </w:r>
    </w:p>
    <w:p w:rsidR="008663A1" w:rsidRPr="009C6581" w:rsidRDefault="008663A1" w:rsidP="00862BCA">
      <w:pPr>
        <w:ind w:firstLine="567"/>
        <w:jc w:val="both"/>
      </w:pPr>
      <w:r>
        <w:t>3.2.30</w:t>
      </w:r>
      <w:r w:rsidRPr="009C6581">
        <w:t xml:space="preserve">. Нести ответственность перед Заказчиком за ненадлежащее исполнение привлеченными субподрядными организациями работ по настоящему договору. </w:t>
      </w:r>
    </w:p>
    <w:p w:rsidR="008663A1" w:rsidRPr="009C6581" w:rsidRDefault="008663A1" w:rsidP="00862BCA">
      <w:pPr>
        <w:ind w:firstLine="567"/>
        <w:jc w:val="both"/>
      </w:pPr>
      <w:r>
        <w:t>3.2</w:t>
      </w:r>
      <w:r w:rsidRPr="009C6581">
        <w:t>.</w:t>
      </w:r>
      <w:r>
        <w:t>31</w:t>
      </w:r>
      <w:r w:rsidRPr="009C6581">
        <w:t>.  Вести журнал производства работ в установленной форме согласно НТД.</w:t>
      </w:r>
    </w:p>
    <w:p w:rsidR="008663A1" w:rsidRPr="009C6581" w:rsidRDefault="008663A1" w:rsidP="00862BCA">
      <w:pPr>
        <w:ind w:firstLine="567"/>
        <w:jc w:val="both"/>
      </w:pPr>
      <w:r>
        <w:t>3.2</w:t>
      </w:r>
      <w:r w:rsidRPr="009C6581">
        <w:t>.</w:t>
      </w:r>
      <w:r>
        <w:t xml:space="preserve">32. </w:t>
      </w:r>
      <w:r w:rsidRPr="009C6581">
        <w:t xml:space="preserve">Оплатить штрафные санкции административных и надзорных органов за допущенные по вине Подрядчика и субподрядчиков нарушения правил выполнения работ в рамках настоящего договора в течение 5 (пяти) рабочих дней с момента получения требования от Заказчика. </w:t>
      </w:r>
    </w:p>
    <w:p w:rsidR="008663A1" w:rsidRPr="00941594" w:rsidRDefault="008663A1" w:rsidP="00862BCA">
      <w:pPr>
        <w:pStyle w:val="Style1"/>
        <w:spacing w:line="240" w:lineRule="auto"/>
        <w:ind w:firstLine="567"/>
        <w:jc w:val="both"/>
        <w:rPr>
          <w:sz w:val="24"/>
          <w:szCs w:val="24"/>
        </w:rPr>
      </w:pPr>
      <w:r w:rsidRPr="00941594">
        <w:rPr>
          <w:sz w:val="24"/>
          <w:szCs w:val="24"/>
        </w:rPr>
        <w:t>3.2.3</w:t>
      </w:r>
      <w:r>
        <w:rPr>
          <w:sz w:val="24"/>
          <w:szCs w:val="24"/>
        </w:rPr>
        <w:t>3</w:t>
      </w:r>
      <w:r w:rsidRPr="00941594">
        <w:rPr>
          <w:sz w:val="24"/>
          <w:szCs w:val="24"/>
        </w:rPr>
        <w:t>. Нести риск случайной гибели или случайного повреждения оборудования ии площадки производства работ, составляющего предмет настоящего договора, до приемки выполненных работ Заказчиком.</w:t>
      </w:r>
    </w:p>
    <w:p w:rsidR="008663A1" w:rsidRPr="00941594" w:rsidRDefault="008663A1" w:rsidP="00862BCA">
      <w:pPr>
        <w:ind w:firstLine="567"/>
        <w:jc w:val="both"/>
      </w:pPr>
      <w:r w:rsidRPr="00941594">
        <w:t>3.2.3</w:t>
      </w:r>
      <w:r>
        <w:t>4</w:t>
      </w:r>
      <w:r w:rsidRPr="00941594">
        <w:t>. Обеспечить выполнение необходимых противопожарных мероприятий, мероприятий по технике безопасности и охране окружающей среды в период выполнения работ.</w:t>
      </w:r>
    </w:p>
    <w:p w:rsidR="008663A1" w:rsidRPr="00941594" w:rsidRDefault="008663A1" w:rsidP="00862BCA">
      <w:pPr>
        <w:ind w:firstLine="567"/>
        <w:jc w:val="both"/>
      </w:pPr>
      <w:r w:rsidRPr="00941594">
        <w:t>3.2.3</w:t>
      </w:r>
      <w:r>
        <w:t>5</w:t>
      </w:r>
      <w:r w:rsidRPr="00941594">
        <w:t xml:space="preserve">. Своевременно и надлежащим образом выполнить работы и представить Заказчику исполнительную документацию </w:t>
      </w:r>
      <w:r w:rsidRPr="00FB394F">
        <w:rPr>
          <w:rStyle w:val="FontStyle92"/>
        </w:rPr>
        <w:t>в количестве 2 (двух) экземпляров</w:t>
      </w:r>
      <w:r w:rsidRPr="00941594">
        <w:t xml:space="preserve"> в соответствии с требованиями действующего законодательства.</w:t>
      </w:r>
    </w:p>
    <w:p w:rsidR="008663A1" w:rsidRPr="00941594" w:rsidRDefault="008663A1" w:rsidP="00862BCA">
      <w:pPr>
        <w:ind w:firstLine="567"/>
        <w:jc w:val="both"/>
      </w:pPr>
      <w:r w:rsidRPr="00941594">
        <w:t>3.2.3</w:t>
      </w:r>
      <w:r>
        <w:t>6</w:t>
      </w:r>
      <w:r w:rsidRPr="00941594">
        <w:t>. Выполнить все работы в объеме и сроки, предусмотренные в настоящем</w:t>
      </w:r>
      <w:r>
        <w:t xml:space="preserve"> договоре</w:t>
      </w:r>
      <w:r w:rsidRPr="00941594">
        <w:t xml:space="preserve"> и сдать работы Заказчику в установленный срок.</w:t>
      </w:r>
    </w:p>
    <w:p w:rsidR="008663A1" w:rsidRPr="00941594" w:rsidRDefault="008663A1" w:rsidP="00862BCA">
      <w:pPr>
        <w:pStyle w:val="ConsPlusNormal"/>
        <w:ind w:firstLine="540"/>
        <w:jc w:val="both"/>
        <w:rPr>
          <w:rFonts w:ascii="Times New Roman" w:hAnsi="Times New Roman" w:cs="Times New Roman"/>
          <w:sz w:val="24"/>
          <w:szCs w:val="24"/>
        </w:rPr>
      </w:pPr>
      <w:r w:rsidRPr="00941594">
        <w:rPr>
          <w:rFonts w:ascii="Times New Roman" w:hAnsi="Times New Roman" w:cs="Times New Roman"/>
          <w:sz w:val="24"/>
          <w:szCs w:val="24"/>
        </w:rPr>
        <w:t>3.2.3</w:t>
      </w:r>
      <w:r>
        <w:rPr>
          <w:rFonts w:ascii="Times New Roman" w:hAnsi="Times New Roman" w:cs="Times New Roman"/>
          <w:sz w:val="24"/>
          <w:szCs w:val="24"/>
        </w:rPr>
        <w:t>7</w:t>
      </w:r>
      <w:r w:rsidRPr="00941594">
        <w:rPr>
          <w:rFonts w:ascii="Times New Roman" w:hAnsi="Times New Roman" w:cs="Times New Roman"/>
          <w:sz w:val="24"/>
          <w:szCs w:val="24"/>
        </w:rPr>
        <w:t xml:space="preserve">. </w:t>
      </w:r>
      <w:r w:rsidRPr="00FB394F">
        <w:rPr>
          <w:rFonts w:ascii="Times New Roman" w:hAnsi="Times New Roman" w:cs="Times New Roman"/>
          <w:sz w:val="24"/>
          <w:szCs w:val="24"/>
        </w:rPr>
        <w:t xml:space="preserve">Подрядчик, обнаруживший в ходе </w:t>
      </w:r>
      <w:r>
        <w:rPr>
          <w:rFonts w:ascii="Times New Roman" w:hAnsi="Times New Roman" w:cs="Times New Roman"/>
          <w:sz w:val="24"/>
          <w:szCs w:val="24"/>
        </w:rPr>
        <w:t>производства работ</w:t>
      </w:r>
      <w:r w:rsidRPr="00FB394F">
        <w:rPr>
          <w:rFonts w:ascii="Times New Roman" w:hAnsi="Times New Roman" w:cs="Times New Roman"/>
          <w:sz w:val="24"/>
          <w:szCs w:val="24"/>
        </w:rPr>
        <w:t xml:space="preserve"> не учтенные в технической документации работы</w:t>
      </w:r>
      <w:r>
        <w:rPr>
          <w:rFonts w:ascii="Times New Roman" w:hAnsi="Times New Roman" w:cs="Times New Roman"/>
          <w:sz w:val="24"/>
          <w:szCs w:val="24"/>
        </w:rPr>
        <w:t>,</w:t>
      </w:r>
      <w:r w:rsidRPr="00FB394F">
        <w:rPr>
          <w:rFonts w:ascii="Times New Roman" w:hAnsi="Times New Roman" w:cs="Times New Roman"/>
          <w:sz w:val="24"/>
          <w:szCs w:val="24"/>
        </w:rPr>
        <w:t xml:space="preserve"> и в связи с этим необходимость проведения дополнительных работ и увеличения сметной стоимости </w:t>
      </w:r>
      <w:r>
        <w:rPr>
          <w:rFonts w:ascii="Times New Roman" w:hAnsi="Times New Roman" w:cs="Times New Roman"/>
          <w:sz w:val="24"/>
          <w:szCs w:val="24"/>
        </w:rPr>
        <w:t>производства работ</w:t>
      </w:r>
      <w:r w:rsidRPr="00FB394F">
        <w:rPr>
          <w:rFonts w:ascii="Times New Roman" w:hAnsi="Times New Roman" w:cs="Times New Roman"/>
          <w:sz w:val="24"/>
          <w:szCs w:val="24"/>
        </w:rPr>
        <w:t>, обязан</w:t>
      </w:r>
      <w:r>
        <w:rPr>
          <w:rFonts w:ascii="Times New Roman" w:hAnsi="Times New Roman" w:cs="Times New Roman"/>
          <w:sz w:val="24"/>
          <w:szCs w:val="24"/>
        </w:rPr>
        <w:t xml:space="preserve"> немедленно</w:t>
      </w:r>
      <w:r w:rsidRPr="00FB394F">
        <w:rPr>
          <w:rFonts w:ascii="Times New Roman" w:hAnsi="Times New Roman" w:cs="Times New Roman"/>
          <w:sz w:val="24"/>
          <w:szCs w:val="24"/>
        </w:rPr>
        <w:t xml:space="preserve"> сообщить об этом </w:t>
      </w:r>
      <w:r>
        <w:rPr>
          <w:rFonts w:ascii="Times New Roman" w:hAnsi="Times New Roman" w:cs="Times New Roman"/>
          <w:sz w:val="24"/>
          <w:szCs w:val="24"/>
        </w:rPr>
        <w:t>З</w:t>
      </w:r>
      <w:r w:rsidRPr="00FB394F">
        <w:rPr>
          <w:rFonts w:ascii="Times New Roman" w:hAnsi="Times New Roman" w:cs="Times New Roman"/>
          <w:sz w:val="24"/>
          <w:szCs w:val="24"/>
        </w:rPr>
        <w:t>аказчику до выполнения работ.</w:t>
      </w:r>
    </w:p>
    <w:p w:rsidR="008663A1" w:rsidRPr="00941594" w:rsidRDefault="008663A1" w:rsidP="00862BCA">
      <w:pPr>
        <w:pStyle w:val="ConsPlusNormal"/>
        <w:ind w:firstLine="540"/>
        <w:jc w:val="both"/>
        <w:rPr>
          <w:rFonts w:ascii="Times New Roman" w:hAnsi="Times New Roman" w:cs="Times New Roman"/>
          <w:sz w:val="24"/>
          <w:szCs w:val="24"/>
        </w:rPr>
      </w:pPr>
      <w:r w:rsidRPr="00941594">
        <w:rPr>
          <w:rFonts w:ascii="Times New Roman" w:hAnsi="Times New Roman" w:cs="Times New Roman"/>
          <w:sz w:val="24"/>
          <w:szCs w:val="24"/>
        </w:rPr>
        <w:t>3.2.</w:t>
      </w:r>
      <w:r>
        <w:rPr>
          <w:rFonts w:ascii="Times New Roman" w:hAnsi="Times New Roman" w:cs="Times New Roman"/>
          <w:sz w:val="24"/>
          <w:szCs w:val="24"/>
        </w:rPr>
        <w:t>38</w:t>
      </w:r>
      <w:r w:rsidRPr="00941594">
        <w:rPr>
          <w:rFonts w:ascii="Times New Roman" w:hAnsi="Times New Roman" w:cs="Times New Roman"/>
          <w:sz w:val="24"/>
          <w:szCs w:val="24"/>
        </w:rPr>
        <w:t xml:space="preserve">. Подрядчик, не выполнивший обязанности, установленной </w:t>
      </w:r>
      <w:hyperlink w:anchor="Par2106" w:tooltip="Ссылка на текущий документ" w:history="1">
        <w:r w:rsidRPr="00941594">
          <w:rPr>
            <w:rFonts w:ascii="Times New Roman" w:hAnsi="Times New Roman" w:cs="Times New Roman"/>
            <w:sz w:val="24"/>
            <w:szCs w:val="24"/>
          </w:rPr>
          <w:t>пунктом 3.2.3</w:t>
        </w:r>
      </w:hyperlink>
      <w:r>
        <w:rPr>
          <w:rFonts w:ascii="Times New Roman" w:hAnsi="Times New Roman" w:cs="Times New Roman"/>
          <w:sz w:val="24"/>
          <w:szCs w:val="24"/>
        </w:rPr>
        <w:t>7</w:t>
      </w:r>
      <w:r w:rsidRPr="00941594">
        <w:rPr>
          <w:rFonts w:ascii="Times New Roman" w:hAnsi="Times New Roman" w:cs="Times New Roman"/>
          <w:sz w:val="24"/>
          <w:szCs w:val="24"/>
        </w:rPr>
        <w:t xml:space="preserve">  настоящей статьи, лишается права требовать от Заказчика оплаты выполненных им доп</w:t>
      </w:r>
      <w:r>
        <w:rPr>
          <w:rFonts w:ascii="Times New Roman" w:hAnsi="Times New Roman" w:cs="Times New Roman"/>
          <w:sz w:val="24"/>
          <w:szCs w:val="24"/>
        </w:rPr>
        <w:t>олнительных работ, если изменения и дополнения не оформлены дополнительным соглашением и не подписаны сторонами.</w:t>
      </w:r>
    </w:p>
    <w:p w:rsidR="008663A1" w:rsidRPr="00941594" w:rsidRDefault="008663A1" w:rsidP="00862BCA">
      <w:pPr>
        <w:pStyle w:val="ConsPlusNormal"/>
        <w:ind w:firstLine="540"/>
        <w:jc w:val="both"/>
        <w:rPr>
          <w:rFonts w:ascii="Times New Roman" w:hAnsi="Times New Roman" w:cs="Times New Roman"/>
          <w:sz w:val="24"/>
          <w:szCs w:val="24"/>
        </w:rPr>
      </w:pPr>
      <w:r w:rsidRPr="00941594">
        <w:rPr>
          <w:rFonts w:ascii="Times New Roman" w:hAnsi="Times New Roman" w:cs="Times New Roman"/>
          <w:sz w:val="24"/>
          <w:szCs w:val="24"/>
        </w:rPr>
        <w:t>3.2.</w:t>
      </w:r>
      <w:r>
        <w:rPr>
          <w:rFonts w:ascii="Times New Roman" w:hAnsi="Times New Roman" w:cs="Times New Roman"/>
          <w:sz w:val="24"/>
          <w:szCs w:val="24"/>
        </w:rPr>
        <w:t>39</w:t>
      </w:r>
      <w:r w:rsidRPr="00941594">
        <w:rPr>
          <w:rFonts w:ascii="Times New Roman" w:hAnsi="Times New Roman" w:cs="Times New Roman"/>
          <w:sz w:val="24"/>
          <w:szCs w:val="24"/>
        </w:rPr>
        <w:t>. Подрядчик обязан немедленно предупредить Заказчика и до получения от него указаний</w:t>
      </w:r>
      <w:r>
        <w:rPr>
          <w:rFonts w:ascii="Times New Roman" w:hAnsi="Times New Roman" w:cs="Times New Roman"/>
          <w:sz w:val="24"/>
          <w:szCs w:val="24"/>
        </w:rPr>
        <w:t>,</w:t>
      </w:r>
      <w:r w:rsidRPr="00941594">
        <w:rPr>
          <w:rFonts w:ascii="Times New Roman" w:hAnsi="Times New Roman" w:cs="Times New Roman"/>
          <w:sz w:val="24"/>
          <w:szCs w:val="24"/>
        </w:rPr>
        <w:t xml:space="preserve"> приостановить работу при обнаружении:</w:t>
      </w:r>
    </w:p>
    <w:p w:rsidR="008663A1" w:rsidRPr="00941594" w:rsidRDefault="008663A1" w:rsidP="00862B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41594">
        <w:rPr>
          <w:rFonts w:ascii="Times New Roman" w:hAnsi="Times New Roman" w:cs="Times New Roman"/>
          <w:sz w:val="24"/>
          <w:szCs w:val="24"/>
        </w:rPr>
        <w:t>непригодности или недоброкачественности предоставленных Заказчиком материал</w:t>
      </w:r>
      <w:r>
        <w:rPr>
          <w:rFonts w:ascii="Times New Roman" w:hAnsi="Times New Roman" w:cs="Times New Roman"/>
          <w:sz w:val="24"/>
          <w:szCs w:val="24"/>
        </w:rPr>
        <w:t>ов</w:t>
      </w:r>
      <w:r w:rsidRPr="00941594">
        <w:rPr>
          <w:rFonts w:ascii="Times New Roman" w:hAnsi="Times New Roman" w:cs="Times New Roman"/>
          <w:sz w:val="24"/>
          <w:szCs w:val="24"/>
        </w:rPr>
        <w:t>, оборудования, технической документации;</w:t>
      </w:r>
    </w:p>
    <w:p w:rsidR="008663A1" w:rsidRDefault="008663A1" w:rsidP="00862B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41594">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8663A1" w:rsidRPr="00941594" w:rsidRDefault="008663A1" w:rsidP="00862B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844627">
        <w:rPr>
          <w:rFonts w:ascii="Times New Roman" w:hAnsi="Times New Roman" w:cs="Times New Roman"/>
          <w:sz w:val="24"/>
          <w:szCs w:val="24"/>
        </w:rPr>
        <w:t>при выявлении дополнительных работ</w:t>
      </w:r>
      <w:r>
        <w:rPr>
          <w:rFonts w:ascii="Times New Roman" w:hAnsi="Times New Roman" w:cs="Times New Roman"/>
          <w:sz w:val="24"/>
          <w:szCs w:val="24"/>
        </w:rPr>
        <w:t>,</w:t>
      </w:r>
      <w:r w:rsidRPr="00844627">
        <w:rPr>
          <w:rFonts w:ascii="Times New Roman" w:hAnsi="Times New Roman" w:cs="Times New Roman"/>
          <w:sz w:val="24"/>
          <w:szCs w:val="24"/>
        </w:rPr>
        <w:t xml:space="preserve"> не предусмотренных технической документацией;</w:t>
      </w:r>
    </w:p>
    <w:p w:rsidR="008663A1" w:rsidRPr="00941594" w:rsidRDefault="008663A1" w:rsidP="00862B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41594">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8663A1" w:rsidRPr="00941594" w:rsidRDefault="008663A1" w:rsidP="00862BCA">
      <w:pPr>
        <w:pStyle w:val="Style18"/>
        <w:spacing w:line="240" w:lineRule="auto"/>
        <w:ind w:firstLine="567"/>
        <w:rPr>
          <w:sz w:val="24"/>
          <w:szCs w:val="24"/>
        </w:rPr>
      </w:pPr>
      <w:r w:rsidRPr="00941594">
        <w:rPr>
          <w:sz w:val="24"/>
          <w:szCs w:val="24"/>
        </w:rPr>
        <w:t>3.2.4</w:t>
      </w:r>
      <w:r>
        <w:rPr>
          <w:sz w:val="24"/>
          <w:szCs w:val="24"/>
        </w:rPr>
        <w:t>0</w:t>
      </w:r>
      <w:r w:rsidRPr="00941594">
        <w:rPr>
          <w:sz w:val="24"/>
          <w:szCs w:val="24"/>
        </w:rPr>
        <w:t>. Подрядчик, не предупредивший Заказчика об обстоятельствах, указанных в 3.2.</w:t>
      </w:r>
      <w:r>
        <w:rPr>
          <w:sz w:val="24"/>
          <w:szCs w:val="24"/>
        </w:rPr>
        <w:t>39</w:t>
      </w:r>
      <w:r w:rsidRPr="00941594">
        <w:rPr>
          <w:sz w:val="24"/>
          <w:szCs w:val="24"/>
        </w:rPr>
        <w:t>. настоящей статьи, не вправе пр</w:t>
      </w:r>
      <w:r>
        <w:rPr>
          <w:sz w:val="24"/>
          <w:szCs w:val="24"/>
        </w:rPr>
        <w:t>и предъявлении к нему или им к З</w:t>
      </w:r>
      <w:r w:rsidRPr="00941594">
        <w:rPr>
          <w:sz w:val="24"/>
          <w:szCs w:val="24"/>
        </w:rPr>
        <w:t>аказчику соответствующих требований</w:t>
      </w:r>
      <w:r>
        <w:rPr>
          <w:sz w:val="24"/>
          <w:szCs w:val="24"/>
        </w:rPr>
        <w:t>,</w:t>
      </w:r>
      <w:r w:rsidRPr="00941594">
        <w:rPr>
          <w:sz w:val="24"/>
          <w:szCs w:val="24"/>
        </w:rPr>
        <w:t xml:space="preserve"> ссылаться на указанные обстоятельства.</w:t>
      </w:r>
    </w:p>
    <w:p w:rsidR="008663A1" w:rsidRDefault="008663A1" w:rsidP="00862BCA">
      <w:pPr>
        <w:pStyle w:val="Style18"/>
        <w:spacing w:line="240" w:lineRule="auto"/>
        <w:ind w:firstLine="567"/>
        <w:rPr>
          <w:sz w:val="24"/>
          <w:szCs w:val="24"/>
        </w:rPr>
      </w:pPr>
      <w:r w:rsidRPr="00941594">
        <w:rPr>
          <w:sz w:val="24"/>
          <w:szCs w:val="24"/>
        </w:rPr>
        <w:t>3.2.</w:t>
      </w:r>
      <w:r>
        <w:rPr>
          <w:sz w:val="24"/>
          <w:szCs w:val="24"/>
        </w:rPr>
        <w:t>41</w:t>
      </w:r>
      <w:r w:rsidRPr="00941594">
        <w:rPr>
          <w:sz w:val="24"/>
          <w:szCs w:val="24"/>
        </w:rPr>
        <w:t>. Разработать и предоставить на согласование Заказчику детальный Проект производства работ с указанием очередности и сроков производства работ.</w:t>
      </w:r>
    </w:p>
    <w:p w:rsidR="008663A1" w:rsidRPr="00844627" w:rsidRDefault="008663A1" w:rsidP="00862BCA">
      <w:pPr>
        <w:pStyle w:val="Style18"/>
        <w:spacing w:line="240" w:lineRule="auto"/>
        <w:ind w:firstLine="567"/>
        <w:rPr>
          <w:sz w:val="24"/>
          <w:szCs w:val="24"/>
        </w:rPr>
      </w:pPr>
      <w:r w:rsidRPr="00844627">
        <w:rPr>
          <w:sz w:val="24"/>
          <w:szCs w:val="24"/>
        </w:rPr>
        <w:t>3.2.42. При изменении Заказчиком объемов работ, Подрядчик обязан выполнить за согласованную стоимость дополнительные работы, взаимосвязанные с предметом договора.</w:t>
      </w:r>
    </w:p>
    <w:p w:rsidR="008663A1" w:rsidRDefault="008663A1" w:rsidP="00862BCA">
      <w:pPr>
        <w:ind w:firstLine="720"/>
        <w:jc w:val="center"/>
        <w:rPr>
          <w:b/>
        </w:rPr>
      </w:pPr>
    </w:p>
    <w:p w:rsidR="008663A1" w:rsidRPr="00AC7015" w:rsidRDefault="008663A1" w:rsidP="00862BCA">
      <w:pPr>
        <w:ind w:firstLine="720"/>
        <w:jc w:val="center"/>
        <w:rPr>
          <w:b/>
        </w:rPr>
      </w:pPr>
      <w:r w:rsidRPr="00AC7015">
        <w:rPr>
          <w:b/>
        </w:rPr>
        <w:t>4. Права и обязанности Заказчика</w:t>
      </w:r>
    </w:p>
    <w:p w:rsidR="008663A1" w:rsidRPr="00AC7015" w:rsidRDefault="008663A1" w:rsidP="00862BCA">
      <w:pPr>
        <w:ind w:firstLine="720"/>
        <w:jc w:val="both"/>
      </w:pPr>
      <w:r w:rsidRPr="00AC7015">
        <w:t>4.1. Заказчик вправе:</w:t>
      </w:r>
    </w:p>
    <w:p w:rsidR="008663A1" w:rsidRPr="00AC7015" w:rsidRDefault="008663A1" w:rsidP="00862BCA">
      <w:pPr>
        <w:ind w:firstLine="720"/>
        <w:jc w:val="both"/>
      </w:pPr>
      <w:r w:rsidRPr="00AC7015">
        <w:t>4.1.1.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8663A1" w:rsidRPr="00AC7015" w:rsidRDefault="008663A1" w:rsidP="00862BCA">
      <w:pPr>
        <w:ind w:firstLine="720"/>
        <w:jc w:val="both"/>
      </w:pPr>
      <w:r w:rsidRPr="00AC7015">
        <w:t xml:space="preserve">4.1.2.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 настоящим </w:t>
      </w:r>
      <w:r>
        <w:t>д</w:t>
      </w:r>
      <w:r w:rsidRPr="00AC7015">
        <w:t>оговором.</w:t>
      </w:r>
    </w:p>
    <w:p w:rsidR="008663A1" w:rsidRPr="00AC7015" w:rsidRDefault="008663A1" w:rsidP="00862BCA">
      <w:pPr>
        <w:ind w:firstLine="720"/>
        <w:jc w:val="both"/>
      </w:pPr>
      <w:r w:rsidRPr="00AC7015">
        <w:t>4.1.3. В случае досрочного исполнения Подрядчиком обязательств по настоящему договору принять работы в соответствии с установленным в договоре порядком.</w:t>
      </w:r>
    </w:p>
    <w:p w:rsidR="008663A1" w:rsidRPr="00AC7015" w:rsidRDefault="008663A1" w:rsidP="00862BCA">
      <w:pPr>
        <w:ind w:firstLine="720"/>
        <w:jc w:val="both"/>
      </w:pPr>
      <w:r w:rsidRPr="00AC7015">
        <w:t>4.1.4. Запрашивать у Подрядчика информацию о ходе и состоянии выполняемых работ.</w:t>
      </w:r>
    </w:p>
    <w:p w:rsidR="008663A1" w:rsidRPr="00AC7015" w:rsidRDefault="008663A1" w:rsidP="00862BCA">
      <w:pPr>
        <w:ind w:firstLine="720"/>
        <w:jc w:val="both"/>
      </w:pPr>
      <w:r w:rsidRPr="00AC7015">
        <w:t>4.1.5. Осуществлять контроль качества поставляемых Подрядчиком инвентаря, материалов, оборудования и наличие необходимых сертификатов соответствия, технических паспортов и других документов, удостоверяющих их происхождение, номенклатуру и качественные характеристики, а в случае необходимости производит испытание образцов для подтверждения соответствия поставляемого товара представленным сертификатам качества.</w:t>
      </w:r>
    </w:p>
    <w:p w:rsidR="008663A1" w:rsidRDefault="008663A1" w:rsidP="00862BCA">
      <w:pPr>
        <w:ind w:firstLine="720"/>
        <w:jc w:val="both"/>
      </w:pPr>
      <w:r w:rsidRPr="00AC7015">
        <w:t>4.1.6. Осуществлять контроль и технический надзор за качеством выполняемых работ, соблюдением сроков их выполнения, соблюдением обязательных требований государственных стандартов, технических условий, строительных норм и правил, проектов и других нормативных актов, не вмешиваясь в оперативно-хозяйственную деятельность Подрядчика.</w:t>
      </w:r>
    </w:p>
    <w:p w:rsidR="008663A1" w:rsidRDefault="008663A1" w:rsidP="00862BCA">
      <w:pPr>
        <w:ind w:firstLine="720"/>
        <w:jc w:val="both"/>
      </w:pPr>
      <w:r w:rsidRPr="00EA7026">
        <w:t>4.1.7. Сообщать в письменной форме Подрядчику о недостатках, обнаруженных в ходе выполнения работ, в течение 10 (десяти) рабочих дней после обнаружения таких недостатков.</w:t>
      </w:r>
    </w:p>
    <w:p w:rsidR="008663A1" w:rsidRDefault="008663A1" w:rsidP="00862BCA">
      <w:pPr>
        <w:ind w:firstLine="720"/>
        <w:jc w:val="both"/>
      </w:pPr>
      <w:r>
        <w:t>4.1.8. Изменять объемы работ с заключением дополнительного соглашения к настоящему договору.</w:t>
      </w:r>
    </w:p>
    <w:p w:rsidR="008663A1" w:rsidRPr="00AC7015" w:rsidRDefault="008663A1" w:rsidP="00862BCA">
      <w:pPr>
        <w:ind w:firstLine="720"/>
        <w:jc w:val="both"/>
      </w:pPr>
      <w:r w:rsidRPr="00AC7015">
        <w:t>4.2. Заказчик обязуется:</w:t>
      </w:r>
    </w:p>
    <w:p w:rsidR="008663A1" w:rsidRPr="00AC7015" w:rsidRDefault="008663A1" w:rsidP="00862BCA">
      <w:pPr>
        <w:ind w:firstLine="720"/>
        <w:jc w:val="both"/>
      </w:pPr>
      <w:r w:rsidRPr="00AC7015">
        <w:t>4.2.1. Произвести оплату выполненных Подрядчиком объемов работ в соответствии с условиями настоящего договора.</w:t>
      </w:r>
    </w:p>
    <w:p w:rsidR="008663A1" w:rsidRPr="00AC7015" w:rsidRDefault="008663A1" w:rsidP="00862BCA">
      <w:pPr>
        <w:ind w:firstLine="720"/>
        <w:jc w:val="both"/>
      </w:pPr>
      <w:r w:rsidRPr="00AC7015">
        <w:t>4.2.</w:t>
      </w:r>
      <w:r>
        <w:t>2</w:t>
      </w:r>
      <w:r w:rsidRPr="00AC7015">
        <w:t>. Выполнить в полном объеме свои обязательства, предусмотренные настоящим договором.</w:t>
      </w:r>
    </w:p>
    <w:p w:rsidR="008663A1" w:rsidRDefault="008663A1" w:rsidP="00862BCA">
      <w:pPr>
        <w:ind w:firstLine="720"/>
        <w:jc w:val="both"/>
      </w:pPr>
      <w:r w:rsidRPr="00EA7026">
        <w:t>4.2.3. Передать</w:t>
      </w:r>
      <w:r w:rsidRPr="00FB394F">
        <w:t xml:space="preserve"> по Акту, подписанному Подрядчиком и Заказчиком, на период выполнения работ и до их завершения, объект, пригодный для производства работ.</w:t>
      </w:r>
    </w:p>
    <w:p w:rsidR="008663A1" w:rsidRDefault="008663A1" w:rsidP="00862BCA">
      <w:pPr>
        <w:ind w:firstLine="720"/>
        <w:jc w:val="both"/>
      </w:pPr>
      <w:r w:rsidRPr="00AC7015">
        <w:t>.</w:t>
      </w:r>
    </w:p>
    <w:p w:rsidR="008663A1" w:rsidRPr="0020712F" w:rsidRDefault="008663A1" w:rsidP="00862BCA">
      <w:pPr>
        <w:ind w:firstLine="720"/>
        <w:jc w:val="center"/>
      </w:pPr>
      <w:r w:rsidRPr="00AC7015">
        <w:rPr>
          <w:b/>
        </w:rPr>
        <w:t>5. Сроки выполнения работ</w:t>
      </w:r>
    </w:p>
    <w:p w:rsidR="008663A1" w:rsidRPr="00052B1A" w:rsidRDefault="008663A1" w:rsidP="00862BCA">
      <w:pPr>
        <w:ind w:firstLine="720"/>
        <w:jc w:val="both"/>
      </w:pPr>
      <w:r w:rsidRPr="00AC7015">
        <w:t>5.1. Работы</w:t>
      </w:r>
      <w:r w:rsidRPr="008D3318">
        <w:t>,</w:t>
      </w:r>
      <w:r w:rsidRPr="00AC7015">
        <w:t xml:space="preserve"> предусмотренные настоящим договором</w:t>
      </w:r>
      <w:r>
        <w:t>,</w:t>
      </w:r>
      <w:r w:rsidRPr="00AC7015">
        <w:t xml:space="preserve"> должны быть начаты и выполнены Подрядчиком в сроки, установленные графиком производства </w:t>
      </w:r>
      <w:r w:rsidRPr="00052B1A">
        <w:t>работ</w:t>
      </w:r>
      <w:r>
        <w:t xml:space="preserve"> (приложение №1</w:t>
      </w:r>
      <w:r w:rsidRPr="00052B1A">
        <w:t xml:space="preserve">), до </w:t>
      </w:r>
      <w:r>
        <w:t>25</w:t>
      </w:r>
      <w:r w:rsidRPr="00052B1A">
        <w:t>.</w:t>
      </w:r>
      <w:r>
        <w:t>08</w:t>
      </w:r>
      <w:r w:rsidRPr="00052B1A">
        <w:t>.201</w:t>
      </w:r>
      <w:r>
        <w:t>6</w:t>
      </w:r>
      <w:r w:rsidRPr="00052B1A">
        <w:t xml:space="preserve"> года.</w:t>
      </w:r>
    </w:p>
    <w:p w:rsidR="008663A1" w:rsidRPr="00AC7015" w:rsidRDefault="008663A1" w:rsidP="00862BCA">
      <w:pPr>
        <w:ind w:firstLine="720"/>
        <w:jc w:val="both"/>
      </w:pPr>
      <w:r w:rsidRPr="00052B1A">
        <w:t>5.2. Дата окончания работ, определенная в пункте 5.1. настоящего договора является</w:t>
      </w:r>
      <w:r w:rsidRPr="00AC7015">
        <w:t xml:space="preserve"> согласованной точкой отсчета при определении размера штрафных санкций (пеней) при нарушении определенных договором сроков выполнения </w:t>
      </w:r>
      <w:r w:rsidRPr="00EA7026">
        <w:t xml:space="preserve">работ </w:t>
      </w:r>
      <w:r>
        <w:t>(</w:t>
      </w:r>
      <w:r w:rsidRPr="00EA7026">
        <w:t>этапов работ).</w:t>
      </w:r>
    </w:p>
    <w:p w:rsidR="008663A1" w:rsidRPr="00AC7015" w:rsidRDefault="008663A1" w:rsidP="00862BCA">
      <w:pPr>
        <w:ind w:firstLine="720"/>
        <w:jc w:val="both"/>
      </w:pPr>
      <w:r w:rsidRPr="00AC7015">
        <w:t>5.3. Сроки проведения работ могут быть пересмотрены сторонами в случае возникновения форс-мажорных обстоятельств (обстоятельства непреодолимой силы).</w:t>
      </w:r>
    </w:p>
    <w:p w:rsidR="008663A1" w:rsidRPr="00AC7015" w:rsidRDefault="008663A1" w:rsidP="00862BCA">
      <w:pPr>
        <w:ind w:firstLine="720"/>
        <w:jc w:val="both"/>
      </w:pPr>
      <w:r>
        <w:t xml:space="preserve">5.4. </w:t>
      </w:r>
      <w:r w:rsidRPr="00AC7015">
        <w:t>В срок выполнения работ входит предоставление Заказчику Подрядчиком документов предусмотренных настоящим договором.</w:t>
      </w:r>
    </w:p>
    <w:p w:rsidR="008663A1" w:rsidRPr="00AC7015" w:rsidRDefault="008663A1" w:rsidP="00862BCA">
      <w:pPr>
        <w:ind w:firstLine="720"/>
        <w:jc w:val="both"/>
      </w:pPr>
      <w:r w:rsidRPr="00AC7015">
        <w:t>5.5. При несвоевременном начале выполнения работ по вине Подрядчика, несоблюдении Подрядчиком срока выполнения ра</w:t>
      </w:r>
      <w:r w:rsidRPr="00EA7026">
        <w:t>бот (этапов работ), а также сроков окончания работ (этапов работ),</w:t>
      </w:r>
      <w:r>
        <w:t xml:space="preserve"> </w:t>
      </w:r>
      <w:r w:rsidRPr="00AC7015">
        <w:t>Заказчик предупреждает Подрядчика о нарушении условий договора и имеет право расторгнуть Договор в одностороннем порядке и требовать компенсации убытков.</w:t>
      </w:r>
    </w:p>
    <w:p w:rsidR="008663A1" w:rsidRPr="00AC7015" w:rsidRDefault="008663A1" w:rsidP="00862BCA">
      <w:pPr>
        <w:ind w:firstLine="720"/>
        <w:jc w:val="both"/>
      </w:pPr>
      <w:r w:rsidRPr="00AC7015">
        <w:t>5.6. Никакие задержки и нарушения в выполнении работ и оказании услуг, произошедшие по вине Подрядчика, не могут служить основанием для требования Подрядчика о продлении срока выполнения работ, за исключением случаев, оговоренных в разделе восемь договора.</w:t>
      </w:r>
    </w:p>
    <w:p w:rsidR="008663A1" w:rsidRDefault="008663A1" w:rsidP="00862BCA">
      <w:pPr>
        <w:ind w:firstLine="720"/>
        <w:jc w:val="center"/>
        <w:rPr>
          <w:b/>
        </w:rPr>
      </w:pPr>
    </w:p>
    <w:p w:rsidR="008663A1" w:rsidRPr="00AC7015" w:rsidRDefault="008663A1" w:rsidP="00862BCA">
      <w:pPr>
        <w:ind w:firstLine="720"/>
        <w:jc w:val="center"/>
        <w:rPr>
          <w:b/>
        </w:rPr>
      </w:pPr>
      <w:r w:rsidRPr="00AC7015">
        <w:rPr>
          <w:b/>
        </w:rPr>
        <w:t>6. Производство работ</w:t>
      </w:r>
    </w:p>
    <w:p w:rsidR="008663A1" w:rsidRPr="00AC7015" w:rsidRDefault="008663A1" w:rsidP="00862BCA">
      <w:pPr>
        <w:ind w:firstLine="720"/>
        <w:jc w:val="both"/>
      </w:pPr>
      <w:r w:rsidRPr="00AC7015">
        <w:t>6.1. С момента начала работ Подрядчик ведет журнал производства работ, в соответствии с требованиями РД-11-05-2007, в котором отражается весь ход производства работ, а также все факты и обстоятельства, связанные с производством работ.</w:t>
      </w:r>
    </w:p>
    <w:p w:rsidR="008663A1" w:rsidRPr="00AC7015" w:rsidRDefault="008663A1" w:rsidP="00862BCA">
      <w:pPr>
        <w:ind w:firstLine="720"/>
        <w:jc w:val="both"/>
      </w:pPr>
      <w:r w:rsidRPr="00AC7015">
        <w:t>Если Заказчик не удовлетворен ходом и качеством работ или записями Подрядчика, то он излагает свое мнение в журнале производства работ.</w:t>
      </w:r>
    </w:p>
    <w:p w:rsidR="008663A1" w:rsidRPr="00AC7015" w:rsidRDefault="008663A1" w:rsidP="00862BCA">
      <w:pPr>
        <w:ind w:firstLine="720"/>
        <w:jc w:val="both"/>
      </w:pPr>
      <w:r w:rsidRPr="00AC7015">
        <w:t>Подрядчик обязуется в трехдневный срок принять меры к устранению недостатков, указанных Заказчиком.</w:t>
      </w:r>
    </w:p>
    <w:p w:rsidR="008663A1" w:rsidRPr="00AC7015" w:rsidRDefault="008663A1" w:rsidP="00862BCA">
      <w:pPr>
        <w:ind w:firstLine="720"/>
        <w:jc w:val="both"/>
      </w:pPr>
      <w:r w:rsidRPr="00AC7015">
        <w:t>6.2. Технический надзор от Заказчика осуществляется ответственными специалистами, закрепленными приказом Заказчика. Представители технадзора  совместно с П</w:t>
      </w:r>
      <w:r>
        <w:t xml:space="preserve">одрядчиком осуществляет </w:t>
      </w:r>
      <w:r w:rsidRPr="00EF4DBF">
        <w:t>проверку объемов выполненных работ, технический</w:t>
      </w:r>
      <w:r w:rsidRPr="00AC7015">
        <w:t xml:space="preserve"> надзор и контроль над их выполнением и качеством, а также производит проверку соответствия используемых Подрядчиком материалов, оборудования  условиям настоящего договора.</w:t>
      </w:r>
    </w:p>
    <w:p w:rsidR="008663A1" w:rsidRPr="00AC7015" w:rsidRDefault="008663A1" w:rsidP="00862BCA">
      <w:pPr>
        <w:ind w:firstLine="720"/>
        <w:jc w:val="both"/>
      </w:pPr>
      <w:r w:rsidRPr="00AC7015">
        <w:t>Представитель Заказчика имеет право беспрепятственного доступа ко всем видам работ в любое время в течение всего периода проведения работ, при этом Заказчик не вправе вмешиваться в производственно-хозяйственную деятельность Подрядчика.</w:t>
      </w:r>
    </w:p>
    <w:p w:rsidR="008663A1" w:rsidRPr="00AC7015" w:rsidRDefault="008663A1" w:rsidP="00862BCA">
      <w:pPr>
        <w:ind w:firstLine="720"/>
        <w:jc w:val="both"/>
      </w:pPr>
      <w:r w:rsidRPr="00AC7015">
        <w:t>6.3. В случае, если Заказчиком в процессе производства работ будут обнаружены некачественно выполненные работы, то Подрядчик своими силами и без увеличения стоимости работ обязан в согласованный срок переделать эти работы для обеспечения их надлежащего качества. При невыполнении Подрядчиком этих обязательств, Заказчик вправе, для исправления некачественно выполненных работ, привлечь другую организацию с оплатой расходов за счет Подрядчика.</w:t>
      </w:r>
    </w:p>
    <w:p w:rsidR="008663A1" w:rsidRPr="00AC7015" w:rsidRDefault="008663A1" w:rsidP="00862BCA">
      <w:pPr>
        <w:ind w:firstLine="720"/>
        <w:jc w:val="both"/>
      </w:pPr>
      <w:r w:rsidRPr="00AC7015">
        <w:t>6.4. В случае нарушения Подрядчиком технологии выполнения работ, Заказчик вправе приостановить выполнение работ Подрядчиком, до выяснения причин нарушений.</w:t>
      </w:r>
    </w:p>
    <w:p w:rsidR="008663A1" w:rsidRPr="00AC7015" w:rsidRDefault="008663A1" w:rsidP="00862BCA">
      <w:pPr>
        <w:ind w:firstLine="720"/>
        <w:jc w:val="both"/>
      </w:pPr>
      <w:r w:rsidRPr="00AC7015">
        <w:t>6.5. Подрядчик письменно, за два дня до начала приемки, извещает Заказчика о готовности отдельных ответственных конструкций и скрытых работ. Их готовность подтверждается двусторонними «Актами освидетельствования скрытых работ». Подрядчик приступает к выполнению последующих работ только после письменного разрешения Заказчика.</w:t>
      </w:r>
    </w:p>
    <w:p w:rsidR="008663A1" w:rsidRPr="00B44B2D" w:rsidRDefault="008663A1" w:rsidP="00862BCA">
      <w:pPr>
        <w:ind w:firstLine="720"/>
        <w:jc w:val="both"/>
      </w:pPr>
      <w:r w:rsidRPr="00AC7015">
        <w:t xml:space="preserve">Если закрытие работ выполнено без подтверждения </w:t>
      </w:r>
      <w:r>
        <w:t>З</w:t>
      </w:r>
      <w:r w:rsidRPr="00AC7015">
        <w:t xml:space="preserve">аказчика или он не был информирован об этом, то по требованию Заказчика Подрядчик обязан за свой счет вскрыть </w:t>
      </w:r>
      <w:r w:rsidRPr="00B44B2D">
        <w:t>любую часть работ, а затем восстановить за свой счет.</w:t>
      </w:r>
    </w:p>
    <w:p w:rsidR="008663A1" w:rsidRDefault="008663A1" w:rsidP="00862BCA">
      <w:pPr>
        <w:ind w:firstLine="720"/>
        <w:jc w:val="both"/>
      </w:pPr>
      <w:r w:rsidRPr="00B44B2D">
        <w:t xml:space="preserve">6.6. Дополнительные работы, выявленные </w:t>
      </w:r>
      <w:r>
        <w:t>при производстве работ</w:t>
      </w:r>
      <w:r w:rsidRPr="00B44B2D">
        <w:t xml:space="preserve"> и неучтенные в техническом задании, согласовываются с Заказчиком, выполняются и оплачиваются путем заключения дополнительного соглашения к существующему договору.</w:t>
      </w:r>
    </w:p>
    <w:p w:rsidR="008663A1" w:rsidRDefault="008663A1" w:rsidP="00862BCA">
      <w:pPr>
        <w:ind w:firstLine="720"/>
        <w:jc w:val="center"/>
        <w:rPr>
          <w:b/>
        </w:rPr>
      </w:pPr>
    </w:p>
    <w:p w:rsidR="008663A1" w:rsidRPr="00AC7015" w:rsidRDefault="008663A1" w:rsidP="00862BCA">
      <w:pPr>
        <w:ind w:firstLine="720"/>
        <w:jc w:val="center"/>
        <w:rPr>
          <w:b/>
        </w:rPr>
      </w:pPr>
      <w:r w:rsidRPr="00AC7015">
        <w:rPr>
          <w:b/>
        </w:rPr>
        <w:t>7. Обстоятельство непреодолимой силы</w:t>
      </w:r>
    </w:p>
    <w:p w:rsidR="008663A1" w:rsidRPr="00AC7015" w:rsidRDefault="008663A1" w:rsidP="00862BCA">
      <w:pPr>
        <w:ind w:firstLine="720"/>
        <w:jc w:val="both"/>
      </w:pPr>
      <w:r w:rsidRPr="00AC7015">
        <w:t>7.1. Стороны освобождаются от ответственности за частичное или полное неисполнение обстоятельств по настоящему договору, если они явились следствием природных явлений, военных действий и прочих обстоятельств непреодолимой силы, если обстоятельства непосредственно повлияли на исполнение настоящего договора.</w:t>
      </w:r>
    </w:p>
    <w:p w:rsidR="008663A1" w:rsidRPr="00AC7015" w:rsidRDefault="008663A1" w:rsidP="00862BCA">
      <w:pPr>
        <w:ind w:firstLine="720"/>
        <w:jc w:val="both"/>
      </w:pPr>
      <w:r w:rsidRPr="00AC7015">
        <w:t>7.2.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условии подтверждения их соответствующими документами.</w:t>
      </w:r>
    </w:p>
    <w:p w:rsidR="008663A1" w:rsidRPr="00AC7015" w:rsidRDefault="008663A1" w:rsidP="00862BCA">
      <w:pPr>
        <w:ind w:firstLine="720"/>
        <w:jc w:val="both"/>
      </w:pPr>
      <w:r w:rsidRPr="00AC7015">
        <w:t>7.3. Сторона, для которой создалась невозможность исполнения обязательств по настоящему договору, обязана немедленно, однако не позднее 5 (пяти) дней с момента их наступления, известить в письменной форме другую Сторону о наступлении и прекращении вышеуказанных обстоятельств.</w:t>
      </w:r>
    </w:p>
    <w:p w:rsidR="008663A1" w:rsidRPr="00AC7015" w:rsidRDefault="008663A1" w:rsidP="00862BCA">
      <w:pPr>
        <w:ind w:firstLine="720"/>
        <w:jc w:val="both"/>
      </w:pPr>
      <w:r w:rsidRPr="00AC7015">
        <w:t>7.4. Несвоевременное извещение об обстоятельствах непреодолимой силы лишает соответствующую Сторону права ссылаться на них в будущем.</w:t>
      </w:r>
    </w:p>
    <w:p w:rsidR="008663A1" w:rsidRPr="00AC7015" w:rsidRDefault="008663A1" w:rsidP="00862BCA">
      <w:pPr>
        <w:ind w:firstLine="720"/>
        <w:jc w:val="both"/>
      </w:pPr>
      <w:r w:rsidRPr="00AC7015">
        <w:t>7.5. Наличие таких обстоятельств и их продолжительность должны подтверждаться свидетельствами, выдаваемыми соответствующими органами.</w:t>
      </w:r>
    </w:p>
    <w:p w:rsidR="008663A1" w:rsidRPr="00AC7015" w:rsidRDefault="008663A1" w:rsidP="00862BCA">
      <w:pPr>
        <w:ind w:firstLine="720"/>
        <w:jc w:val="both"/>
      </w:pPr>
      <w:r w:rsidRPr="00AC7015">
        <w:t>7.6. Если обстоятельства непреодолимой силы или их последствия длятся более 3-х  месяцев, Подрядчик и Заказчик должны обсудить, какие меры следует принять для продолжения выполнения работ, и, в случае не достижения соглашения, стороны вправе потребовать расторжения договора.</w:t>
      </w:r>
    </w:p>
    <w:p w:rsidR="008663A1" w:rsidRDefault="008663A1" w:rsidP="00862BCA">
      <w:pPr>
        <w:ind w:firstLine="720"/>
        <w:jc w:val="center"/>
        <w:rPr>
          <w:b/>
        </w:rPr>
      </w:pPr>
    </w:p>
    <w:p w:rsidR="008663A1" w:rsidRPr="00AC7015" w:rsidRDefault="008663A1" w:rsidP="00862BCA">
      <w:pPr>
        <w:ind w:firstLine="720"/>
        <w:jc w:val="center"/>
        <w:rPr>
          <w:b/>
        </w:rPr>
      </w:pPr>
      <w:r w:rsidRPr="00AC7015">
        <w:rPr>
          <w:b/>
        </w:rPr>
        <w:t>8. Приемка законченных видов работ</w:t>
      </w:r>
    </w:p>
    <w:p w:rsidR="008663A1" w:rsidRDefault="008663A1" w:rsidP="00862BCA">
      <w:pPr>
        <w:ind w:firstLine="720"/>
        <w:jc w:val="both"/>
      </w:pPr>
      <w:r w:rsidRPr="00AC7015">
        <w:t>8.1. Сдача-приемка выполненных работ осуществляется после полного исполнения сторонами своих обязательств по Акту приемки выполненных работ.</w:t>
      </w:r>
    </w:p>
    <w:p w:rsidR="008663A1" w:rsidRDefault="008663A1" w:rsidP="00862BCA">
      <w:pPr>
        <w:ind w:firstLine="720"/>
        <w:jc w:val="both"/>
        <w:rPr>
          <w:rStyle w:val="FontStyle92"/>
        </w:rPr>
      </w:pPr>
      <w:r w:rsidRPr="00AC7015">
        <w:t xml:space="preserve">8.2. </w:t>
      </w:r>
      <w:r w:rsidRPr="003B1545">
        <w:t xml:space="preserve">Приемка выполненных работ осуществляется по письменному уведомлению Заказчика о факте завершения  работ с </w:t>
      </w:r>
      <w:r w:rsidRPr="003B1545">
        <w:rPr>
          <w:rStyle w:val="FontStyle92"/>
        </w:rPr>
        <w:t>предоставлением Заказчику исполнительной документации,</w:t>
      </w:r>
      <w:r w:rsidRPr="003B1545">
        <w:rPr>
          <w:rStyle w:val="Heading1Char"/>
          <w:bCs/>
          <w:szCs w:val="32"/>
          <w:lang w:val="ru-RU"/>
        </w:rPr>
        <w:t xml:space="preserve"> </w:t>
      </w:r>
      <w:r w:rsidRPr="003B1545">
        <w:rPr>
          <w:rStyle w:val="FontStyle92"/>
        </w:rPr>
        <w:t>выполненной в соответствии СНИП.3.01.04-87, РД 11-02-2006, СО 34.04.181-2003,  в количестве 2 (двух) экземпляров.</w:t>
      </w:r>
    </w:p>
    <w:p w:rsidR="008663A1" w:rsidRPr="00EF2D20" w:rsidRDefault="008663A1" w:rsidP="00862BCA">
      <w:pPr>
        <w:tabs>
          <w:tab w:val="left" w:pos="709"/>
        </w:tabs>
        <w:ind w:firstLine="709"/>
        <w:jc w:val="both"/>
        <w:rPr>
          <w:rStyle w:val="FontStyle92"/>
        </w:rPr>
      </w:pPr>
      <w:r>
        <w:rPr>
          <w:rStyle w:val="FontStyle92"/>
        </w:rPr>
        <w:t xml:space="preserve">8.3. </w:t>
      </w:r>
      <w:r w:rsidRPr="009B3E08">
        <w:t xml:space="preserve">Сдача результатов работ Подрядчиком и приемка его Заказчиком оформляется «Актом </w:t>
      </w:r>
      <w:r w:rsidRPr="00EF2D20">
        <w:t>приемки из капитального ремонта», подписанным обеими сторонами</w:t>
      </w:r>
      <w:r>
        <w:t>.</w:t>
      </w:r>
    </w:p>
    <w:p w:rsidR="008663A1" w:rsidRPr="003B1545" w:rsidRDefault="008663A1" w:rsidP="00862BCA">
      <w:pPr>
        <w:ind w:firstLine="720"/>
        <w:jc w:val="both"/>
      </w:pPr>
      <w:r w:rsidRPr="003B1545">
        <w:t>8.</w:t>
      </w:r>
      <w:r>
        <w:t>4</w:t>
      </w:r>
      <w:r w:rsidRPr="003B1545">
        <w:t>. Не позднее 20 (двадцати) дней после получения от Подрядчика документов, предусмотренных настоящим договором, Заказчик рассматривает результаты и осуществляет приемку выполненных работ по настоящему договору  на предмет соответствия их объема, количества и качества требованиям, изложенным в настоящем договоре и направляет Подрядчику подписанный заказчиком 1 (один) экземпляр акта выполненных работ, либо направляет Подрядчику запрос о предоставлении разъяснений касательно результатов работ, или мотивированный отказ от принятия результатов выполненных работ с составлением перечня выявленных недостатков, необходимых доработок и сроком их устранения.</w:t>
      </w:r>
    </w:p>
    <w:p w:rsidR="008663A1" w:rsidRPr="00AC7015" w:rsidRDefault="008663A1" w:rsidP="00862BCA">
      <w:pPr>
        <w:ind w:firstLine="720"/>
        <w:jc w:val="both"/>
      </w:pPr>
      <w:r>
        <w:t>8.5</w:t>
      </w:r>
      <w:r w:rsidRPr="003B1545">
        <w:t>. 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 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сдачи-приемки работ в 2 (двух) экземплярах для принятия Заказчиком выполненных работ, в этом случае сроки приемки работ регламентируются п. 8.</w:t>
      </w:r>
      <w:r>
        <w:t>4</w:t>
      </w:r>
      <w:r w:rsidRPr="003B1545">
        <w:t>.</w:t>
      </w:r>
    </w:p>
    <w:p w:rsidR="008663A1" w:rsidRPr="00AC7015" w:rsidRDefault="008663A1" w:rsidP="00862BCA">
      <w:pPr>
        <w:ind w:firstLine="720"/>
        <w:jc w:val="both"/>
      </w:pPr>
      <w:r w:rsidRPr="00AC7015">
        <w:t>8.</w:t>
      </w:r>
      <w:r>
        <w:t>6</w:t>
      </w:r>
      <w:r w:rsidRPr="00AC7015">
        <w:t>. В случаях, когда это предусмотрено законом или договором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8663A1" w:rsidRPr="00AC7015" w:rsidRDefault="008663A1" w:rsidP="00862BCA">
      <w:pPr>
        <w:ind w:firstLine="720"/>
        <w:jc w:val="both"/>
      </w:pPr>
      <w:r>
        <w:t>8.7</w:t>
      </w:r>
      <w:r w:rsidRPr="00AC7015">
        <w:t>. Заказчик вправе отказать Подрядчику в приемке выполненных работ при не предоставлении Заказчику полного комплекта исполнительной документации, предусмотренного настоящим договором.</w:t>
      </w:r>
    </w:p>
    <w:p w:rsidR="008663A1" w:rsidRPr="00AC7015" w:rsidRDefault="008663A1" w:rsidP="00862BCA">
      <w:pPr>
        <w:ind w:firstLine="720"/>
        <w:jc w:val="both"/>
      </w:pPr>
      <w:r w:rsidRPr="00AC7015">
        <w:t>8.</w:t>
      </w:r>
      <w:r>
        <w:t>8</w:t>
      </w:r>
      <w:r w:rsidRPr="00AC7015">
        <w:t>. Для проверки соответствия качества выполненных Подрядчиком работ требованиям, установленным настоящим договором, Заказчик вправе привлекать независимых экспертов.</w:t>
      </w:r>
    </w:p>
    <w:p w:rsidR="008663A1" w:rsidRDefault="008663A1" w:rsidP="00862BCA">
      <w:pPr>
        <w:ind w:firstLine="720"/>
        <w:jc w:val="both"/>
      </w:pPr>
      <w:r w:rsidRPr="00AC7015">
        <w:t>8.</w:t>
      </w:r>
      <w:r>
        <w:t>9</w:t>
      </w:r>
      <w:r w:rsidRPr="00AC7015">
        <w:t>. Недостатки выполнения работ, допущенные по вине Подрядчика, устраняются им за свой счет.</w:t>
      </w:r>
    </w:p>
    <w:p w:rsidR="008663A1" w:rsidRPr="00AC7015" w:rsidRDefault="008663A1" w:rsidP="00862BCA">
      <w:pPr>
        <w:ind w:firstLine="720"/>
        <w:jc w:val="center"/>
        <w:rPr>
          <w:b/>
        </w:rPr>
      </w:pPr>
      <w:r w:rsidRPr="00AC7015">
        <w:rPr>
          <w:b/>
        </w:rPr>
        <w:t>9.</w:t>
      </w:r>
      <w:r>
        <w:rPr>
          <w:b/>
        </w:rPr>
        <w:t xml:space="preserve"> </w:t>
      </w:r>
      <w:r w:rsidRPr="00AC7015">
        <w:rPr>
          <w:b/>
        </w:rPr>
        <w:t>Гарантии</w:t>
      </w:r>
    </w:p>
    <w:p w:rsidR="008663A1" w:rsidRPr="00AC7015" w:rsidRDefault="008663A1" w:rsidP="00862BCA">
      <w:pPr>
        <w:ind w:firstLine="720"/>
        <w:jc w:val="both"/>
      </w:pPr>
      <w:r w:rsidRPr="00AC7015">
        <w:t>9.1. Подрядчик гарантирует:</w:t>
      </w:r>
    </w:p>
    <w:p w:rsidR="008663A1" w:rsidRPr="00AC7015" w:rsidRDefault="008663A1" w:rsidP="00862BCA">
      <w:pPr>
        <w:ind w:firstLine="720"/>
        <w:jc w:val="both"/>
      </w:pPr>
      <w:r w:rsidRPr="00AC7015">
        <w:t>- выполнение всех работ в полном объеме и в сроки, установленные настоящим договором;</w:t>
      </w:r>
    </w:p>
    <w:p w:rsidR="008663A1" w:rsidRPr="00AC7015" w:rsidRDefault="008663A1" w:rsidP="00862BCA">
      <w:pPr>
        <w:ind w:firstLine="720"/>
        <w:jc w:val="both"/>
      </w:pPr>
      <w:r w:rsidRPr="00AC7015">
        <w:t>- качество выполнения всех работ в соответствии с действующими нормами;</w:t>
      </w:r>
    </w:p>
    <w:p w:rsidR="008663A1" w:rsidRPr="003B1545" w:rsidRDefault="008663A1" w:rsidP="00862BCA">
      <w:pPr>
        <w:ind w:firstLine="720"/>
        <w:jc w:val="both"/>
      </w:pPr>
      <w:r w:rsidRPr="00AC7015">
        <w:t xml:space="preserve">- </w:t>
      </w:r>
      <w:r>
        <w:t xml:space="preserve"> </w:t>
      </w:r>
      <w:r w:rsidRPr="003B1545">
        <w:t>в срок, установленный договором, устранение недостатков и дефектов, выявленных при приемке работ и в период гарантийной эксплуатации;</w:t>
      </w:r>
    </w:p>
    <w:p w:rsidR="008663A1" w:rsidRPr="003B1545" w:rsidRDefault="008663A1" w:rsidP="00862BCA">
      <w:pPr>
        <w:ind w:firstLine="720"/>
        <w:jc w:val="both"/>
      </w:pPr>
      <w:r w:rsidRPr="003B1545">
        <w:t>- качественное функционирование систем при нормальной эксплуатации в гарантийный период.</w:t>
      </w:r>
    </w:p>
    <w:p w:rsidR="008663A1" w:rsidRPr="003B1545" w:rsidRDefault="008663A1" w:rsidP="00862BCA">
      <w:pPr>
        <w:ind w:firstLine="720"/>
        <w:jc w:val="both"/>
      </w:pPr>
      <w:r w:rsidRPr="003B1545">
        <w:t>9.2. В случае обнаружения недостатков и дефектов в период гарантийной эксплуатации объекта Подрядчик обязан в течение 2 рабочих дней  ответить на извещение Заказчика и не позднее 20 (двадцати) календарных дней с момента получения извещения произвести гарантийный ремонт или замену оборудования.</w:t>
      </w:r>
    </w:p>
    <w:p w:rsidR="008663A1" w:rsidRPr="00405E54" w:rsidRDefault="008663A1" w:rsidP="00862BCA">
      <w:pPr>
        <w:ind w:firstLine="720"/>
        <w:jc w:val="both"/>
      </w:pPr>
      <w:r w:rsidRPr="003B1545">
        <w:t>9.3. Гарантийный срок эксплуатации объекта (выполненных работ) устанавливается на 24 месяца от даты подписания сторонами «Акта сдачи-приемки». Если в период гарантийной эксплуатации обнаружатся дефекты, которые не позволят продолжить нормальную эксплуатацию системы до их устранения, то гарантийный срок продлевается соответственно на период устранения дефектов по всему договору (всему оборудованию и работам). Устранение дефектов осуществляется Подрядчиком за свой счет. Наличие дефектов в период гарантийной эксплуатации и сроки их устранения  фиксируются двухсторонним «Актом обнаруженных дефектов» Подрядчика и Заказчика. Подрядчик в течение двух рабочих дней с момента получения уведомления Заказчика обязан направить своего уполномоченного представителя для осмотра, составления и подписания «Акта обнаруженных дефектов». В случае не направления уполномоченного представителя Подрядчика, либо отказа в подписании «Акта обнаруженных дефектов», Заказчик составляет указанный Акт в одностороннем порядке. Если Подрядчик не устранит дефекты в сроки, установленные в договоре,</w:t>
      </w:r>
      <w:r w:rsidRPr="00AC7015">
        <w:t xml:space="preserve"> либо откажется от подписания «Акта обнаруженных дефектов», то Заказчик  вправе привлечь стороннюю организацию для выполнения этих работ. В этом случае Подрядчик возмещает, в соответствии со счетом Заказчика, его расходы, связанные с устранением дефектов силами сторонней организации.</w:t>
      </w:r>
    </w:p>
    <w:p w:rsidR="008663A1" w:rsidRDefault="008663A1" w:rsidP="00862BCA">
      <w:pPr>
        <w:ind w:firstLine="720"/>
        <w:jc w:val="center"/>
        <w:rPr>
          <w:b/>
        </w:rPr>
      </w:pPr>
    </w:p>
    <w:p w:rsidR="008663A1" w:rsidRPr="00AC7015" w:rsidRDefault="008663A1" w:rsidP="00862BCA">
      <w:pPr>
        <w:ind w:firstLine="720"/>
        <w:jc w:val="center"/>
        <w:rPr>
          <w:b/>
        </w:rPr>
      </w:pPr>
      <w:r w:rsidRPr="00AC7015">
        <w:rPr>
          <w:b/>
        </w:rPr>
        <w:t>10</w:t>
      </w:r>
      <w:r>
        <w:rPr>
          <w:b/>
        </w:rPr>
        <w:t>. Ответственность сторон</w:t>
      </w:r>
    </w:p>
    <w:p w:rsidR="008663A1" w:rsidRPr="00AC7015" w:rsidRDefault="008663A1" w:rsidP="00862BCA">
      <w:pPr>
        <w:ind w:firstLine="720"/>
        <w:jc w:val="both"/>
      </w:pPr>
      <w:r w:rsidRPr="00AC7015">
        <w:t>10.1. За неисполнение или ненадлежащее исполнение обязательств по настоящему договору стороны несут ответственность в соответствие с законодательством РФ.</w:t>
      </w:r>
    </w:p>
    <w:p w:rsidR="008663A1" w:rsidRPr="00AC7015" w:rsidRDefault="008663A1" w:rsidP="00862BCA">
      <w:pPr>
        <w:ind w:firstLine="720"/>
        <w:jc w:val="both"/>
      </w:pPr>
      <w:r w:rsidRPr="00AC7015">
        <w:t>10.2. За задержку расчетов за выполненные работы по вине Заказчика,  Заказчик уплачивает Подрядчику пеню в размере 0,001% от стоимости подлежащей к оплате работ, за кажд</w:t>
      </w:r>
      <w:r>
        <w:t>ый день просрочки, но не более 2</w:t>
      </w:r>
      <w:r w:rsidRPr="00AC7015">
        <w:t>0% от стоимости работ по настоящему договору.</w:t>
      </w:r>
    </w:p>
    <w:p w:rsidR="008663A1" w:rsidRPr="00AC7015" w:rsidRDefault="008663A1" w:rsidP="00862BCA">
      <w:pPr>
        <w:ind w:firstLine="720"/>
        <w:jc w:val="both"/>
      </w:pPr>
      <w:r w:rsidRPr="00AC7015">
        <w:t>10.3. В случае невыполнения или просрочки выполнения в период гарантийной эксплуатации Подрядчиком гарантийных обязательств в сроки установленные настоящим договором Подрядчик уплачивает Заказчику пени в размере 0,1 % от суммы договора за каждый день просрочки, в течение 5 (пяти) рабочих дней с момента получения требования Заказчика.</w:t>
      </w:r>
    </w:p>
    <w:p w:rsidR="008663A1" w:rsidRDefault="008663A1" w:rsidP="00862BCA">
      <w:pPr>
        <w:ind w:firstLine="720"/>
        <w:jc w:val="both"/>
      </w:pPr>
      <w:r w:rsidRPr="00AC7015">
        <w:t xml:space="preserve">10.4. </w:t>
      </w:r>
      <w:r>
        <w:t xml:space="preserve">Если </w:t>
      </w:r>
      <w:r w:rsidRPr="00827E53">
        <w:t xml:space="preserve">Подрядчик нарушит свои обязательства (срок начала и окончания </w:t>
      </w:r>
      <w:r>
        <w:t xml:space="preserve">работ, </w:t>
      </w:r>
      <w:r w:rsidRPr="00827E53">
        <w:t>каждого этапа работ</w:t>
      </w:r>
      <w:r>
        <w:t>,</w:t>
      </w:r>
      <w:r w:rsidRPr="00827E53">
        <w:t xml:space="preserve"> устранения дефектов, недоделок и других обязательств, указанных в настоящем договоре), он уплачивает Заказчику пени в размере 0,1% от полной стоимости работ по настоящему Договору за каждый день просрочки до фактического исполнения своих обязательств (каждого этапа работ),</w:t>
      </w:r>
      <w:r>
        <w:t xml:space="preserve"> но не более 20% от стоимости работ по настоящему Договору,  в течение 5 (пяти) рабочих дней с момента получения требования Заказчика.</w:t>
      </w:r>
    </w:p>
    <w:p w:rsidR="008663A1" w:rsidRPr="00AC7015" w:rsidRDefault="008663A1" w:rsidP="00862BCA">
      <w:pPr>
        <w:ind w:firstLine="720"/>
        <w:jc w:val="both"/>
      </w:pPr>
      <w:r w:rsidRPr="00AC7015">
        <w:t>10.5. Кроме неустойки Подрядчик возмещает Заказчику убытки, причиненные неисполнением или ненадлежащим исполнением обязательств по настоящему Договору, при этом убытки возмещаются в части, не покрытой неустойкой.</w:t>
      </w:r>
    </w:p>
    <w:p w:rsidR="008663A1" w:rsidRPr="00AC7015" w:rsidRDefault="008663A1" w:rsidP="00862BCA">
      <w:pPr>
        <w:ind w:firstLine="720"/>
        <w:jc w:val="both"/>
      </w:pPr>
      <w:r w:rsidRPr="00AC7015">
        <w:t>10.6. Подрядчик отвечает перед всеми государственными, контролирующими и инспектирующими службами за соблюдение при выполнении работ по настоящему договору норм, правил и иных НТД действующих в период действия договора.</w:t>
      </w:r>
    </w:p>
    <w:p w:rsidR="008663A1" w:rsidRPr="00AC7015" w:rsidRDefault="008663A1" w:rsidP="00862BCA">
      <w:pPr>
        <w:ind w:firstLine="720"/>
        <w:jc w:val="both"/>
      </w:pPr>
      <w:r w:rsidRPr="00AC7015">
        <w:t>10.7. Подрядчик, в соответствии с законодательством Российской Федерации, несет материальную ответственность в полном объеме за причиненные убытки и ущерб имуществу третьих лиц, явившиеся причиной неправомерных действий (бездействия) Подрядчика или его персонала при выполнении работ по настоящему договору.</w:t>
      </w:r>
    </w:p>
    <w:p w:rsidR="008663A1" w:rsidRPr="00AC7015" w:rsidRDefault="008663A1" w:rsidP="00862BCA">
      <w:pPr>
        <w:ind w:firstLine="720"/>
        <w:jc w:val="both"/>
      </w:pPr>
      <w:r w:rsidRPr="00AC7015">
        <w:t>10.8. В случае неисполнения обязательств, предусмотренных пунктом 10.3 и 10.4 настоящего договора, Заказчик вправе уменьшить причитающуюся Подрядчику сумму предусмотренную настоящим Договором на сумму неоплаченной Подрядчиком пени.</w:t>
      </w:r>
    </w:p>
    <w:p w:rsidR="008663A1" w:rsidRDefault="008663A1" w:rsidP="00862BCA">
      <w:pPr>
        <w:ind w:firstLine="720"/>
        <w:jc w:val="center"/>
        <w:rPr>
          <w:b/>
        </w:rPr>
      </w:pPr>
    </w:p>
    <w:p w:rsidR="008663A1" w:rsidRPr="004C3414" w:rsidRDefault="008663A1" w:rsidP="00862BCA">
      <w:pPr>
        <w:ind w:firstLine="720"/>
        <w:jc w:val="center"/>
        <w:rPr>
          <w:b/>
        </w:rPr>
      </w:pPr>
      <w:r w:rsidRPr="004C3414">
        <w:rPr>
          <w:b/>
        </w:rPr>
        <w:t>11. Расторжение настоящего договора</w:t>
      </w:r>
    </w:p>
    <w:p w:rsidR="008663A1" w:rsidRPr="00AC7015" w:rsidRDefault="008663A1" w:rsidP="00862BCA">
      <w:pPr>
        <w:ind w:firstLine="720"/>
        <w:jc w:val="both"/>
      </w:pPr>
      <w:r w:rsidRPr="00AC7015">
        <w:t xml:space="preserve">11.1. Заказчик вправе расторгнуть </w:t>
      </w:r>
      <w:r>
        <w:t>настоящий договор с Подрядчиком</w:t>
      </w:r>
      <w:r w:rsidRPr="00AC7015">
        <w:t xml:space="preserve"> в одностороннем порядке  в следующих случаях:</w:t>
      </w:r>
    </w:p>
    <w:p w:rsidR="008663A1" w:rsidRPr="00A069E7" w:rsidRDefault="008663A1" w:rsidP="00862BCA">
      <w:pPr>
        <w:ind w:firstLine="720"/>
        <w:jc w:val="both"/>
      </w:pPr>
      <w:r w:rsidRPr="00AC7015">
        <w:t xml:space="preserve">- при задержке Подрядчиком начала производства работ более чем на 5 дней, согласно </w:t>
      </w:r>
      <w:r w:rsidRPr="00A069E7">
        <w:t>«Графика производства работ», по причинам, независящим от Заказчика;</w:t>
      </w:r>
    </w:p>
    <w:p w:rsidR="008663A1" w:rsidRPr="00AC7015" w:rsidRDefault="008663A1" w:rsidP="00862BCA">
      <w:pPr>
        <w:ind w:firstLine="720"/>
        <w:jc w:val="both"/>
      </w:pPr>
      <w:r w:rsidRPr="00A069E7">
        <w:t>- при задержке Подрядчиком хода выполнения работ по его вине, когда срок окончания, установленный в «Графике производства работ»,</w:t>
      </w:r>
      <w:r w:rsidRPr="00AC7015">
        <w:t xml:space="preserve"> увеличивается более чем на 5 дней;</w:t>
      </w:r>
    </w:p>
    <w:p w:rsidR="008663A1" w:rsidRPr="00AC7015" w:rsidRDefault="008663A1" w:rsidP="00862BCA">
      <w:pPr>
        <w:ind w:firstLine="720"/>
        <w:jc w:val="both"/>
      </w:pPr>
      <w:r w:rsidRPr="00AC7015">
        <w:t>- при нарушении Подрядчиком условий настоящего Договора, ведущих к снижению качества работ, предусмотренных НТД;</w:t>
      </w:r>
    </w:p>
    <w:p w:rsidR="008663A1" w:rsidRPr="00AC7015" w:rsidRDefault="008663A1" w:rsidP="00862BCA">
      <w:pPr>
        <w:ind w:firstLine="720"/>
        <w:jc w:val="both"/>
      </w:pPr>
      <w:r w:rsidRPr="00AC7015">
        <w:t>- имеются другие нормативные и законодательные акты, лишающие Подрядчика права на производство работ в рамках настоящего договора.</w:t>
      </w:r>
    </w:p>
    <w:p w:rsidR="008663A1" w:rsidRDefault="008663A1" w:rsidP="00862BCA">
      <w:pPr>
        <w:ind w:firstLine="720"/>
        <w:jc w:val="both"/>
      </w:pPr>
      <w:r w:rsidRPr="00AC7015">
        <w:t xml:space="preserve">Договор считается расторгнутым по истечении пяти календарных дней с момента получения уведомления Подрядчиком (или истечения срока хранения заказной корреспонденции). </w:t>
      </w:r>
    </w:p>
    <w:p w:rsidR="008663A1" w:rsidRPr="00AC7015" w:rsidRDefault="008663A1" w:rsidP="00862BCA">
      <w:pPr>
        <w:ind w:firstLine="720"/>
        <w:jc w:val="both"/>
      </w:pPr>
      <w:r w:rsidRPr="00AC7015">
        <w:t>11.2. Настояще</w:t>
      </w:r>
      <w:r>
        <w:t>й договор может быть расторгнут</w:t>
      </w:r>
      <w:r w:rsidRPr="00AC7015">
        <w:t xml:space="preserve"> по совместному решению Заказчика и Подрядчика с передачей незавершенных работ Заказчику, который оплачивает Подрядчику стоимость выполненных работ в объеме, определяемым ими совместно согласно условий настоящего договора.</w:t>
      </w:r>
    </w:p>
    <w:p w:rsidR="008663A1" w:rsidRPr="0020712F" w:rsidRDefault="008663A1" w:rsidP="00862BCA">
      <w:pPr>
        <w:ind w:firstLine="720"/>
        <w:jc w:val="both"/>
      </w:pPr>
      <w:r w:rsidRPr="00AC7015">
        <w:t>11.3. Прекращение действия договора влечет за собой прекращение обязательств сторон по нему, но не освобождает стороны от ответственности за его нарушения, если таковые имели место до дня расторжения настоящего договора.</w:t>
      </w:r>
    </w:p>
    <w:p w:rsidR="008663A1" w:rsidRPr="00AC7015" w:rsidRDefault="008663A1" w:rsidP="00862BCA">
      <w:pPr>
        <w:ind w:firstLine="720"/>
        <w:jc w:val="center"/>
        <w:rPr>
          <w:b/>
        </w:rPr>
      </w:pPr>
      <w:r w:rsidRPr="00AC7015">
        <w:rPr>
          <w:b/>
        </w:rPr>
        <w:t>12. Особые условия</w:t>
      </w:r>
    </w:p>
    <w:p w:rsidR="008663A1" w:rsidRPr="00AC7015" w:rsidRDefault="008663A1" w:rsidP="00862BCA">
      <w:pPr>
        <w:ind w:firstLine="720"/>
        <w:jc w:val="both"/>
      </w:pPr>
      <w:r w:rsidRPr="00AC7015">
        <w:t xml:space="preserve">12.1. Сроки действия настоящего договора устанавливаются с момента подписания до </w:t>
      </w:r>
      <w:r>
        <w:t>31</w:t>
      </w:r>
      <w:r w:rsidRPr="004C3414">
        <w:t xml:space="preserve"> </w:t>
      </w:r>
      <w:r>
        <w:t>января</w:t>
      </w:r>
      <w:r w:rsidRPr="004C3414">
        <w:t xml:space="preserve"> 201</w:t>
      </w:r>
      <w:r>
        <w:t>7</w:t>
      </w:r>
      <w:r w:rsidRPr="00AC7015">
        <w:t xml:space="preserve"> года, а в части расчетов до полного исполнения.</w:t>
      </w:r>
    </w:p>
    <w:p w:rsidR="008663A1" w:rsidRDefault="008663A1" w:rsidP="00862BCA">
      <w:pPr>
        <w:ind w:firstLine="720"/>
        <w:jc w:val="both"/>
      </w:pPr>
      <w:r w:rsidRPr="00AC7015">
        <w:t>12.2. Подрядчик не имеет право продать или передать проектную, исполнител</w:t>
      </w:r>
      <w:r>
        <w:t xml:space="preserve">ьную и финансовую документацию по договору </w:t>
      </w:r>
      <w:r w:rsidRPr="00AC7015">
        <w:t>третьей стороне без письменного разрешения Заказчика.</w:t>
      </w:r>
    </w:p>
    <w:p w:rsidR="008663A1" w:rsidRPr="00AC7015" w:rsidRDefault="008663A1" w:rsidP="00862BCA">
      <w:pPr>
        <w:ind w:firstLine="720"/>
        <w:jc w:val="both"/>
      </w:pPr>
      <w:r w:rsidRPr="00AC7015">
        <w:t>12.</w:t>
      </w:r>
      <w:r>
        <w:t>3</w:t>
      </w:r>
      <w:r w:rsidRPr="00AC7015">
        <w:t>. Все изменения и дополнения к настоящему договору считаются действительными, если они оформлены в письменном виде и подписаны сторонами.</w:t>
      </w:r>
    </w:p>
    <w:p w:rsidR="008663A1" w:rsidRPr="00AC7015" w:rsidRDefault="008663A1" w:rsidP="00862BCA">
      <w:pPr>
        <w:ind w:firstLine="720"/>
        <w:jc w:val="both"/>
      </w:pPr>
      <w:r>
        <w:t>12.4</w:t>
      </w:r>
      <w:r w:rsidRPr="00AC7015">
        <w:t>. Во всем остальном, что не предусмотрено настоящим договором, применяются нормы законодательства РФ.</w:t>
      </w:r>
    </w:p>
    <w:p w:rsidR="008663A1" w:rsidRPr="00AC7015" w:rsidRDefault="008663A1" w:rsidP="00862BCA">
      <w:pPr>
        <w:ind w:firstLine="720"/>
        <w:jc w:val="both"/>
      </w:pPr>
      <w:r>
        <w:t>12.5</w:t>
      </w:r>
      <w:r w:rsidRPr="00AC7015">
        <w:t>. Все приложения, указанные в настоящем договоре, являются его неотъемлемой частью.</w:t>
      </w:r>
    </w:p>
    <w:p w:rsidR="008663A1" w:rsidRPr="00AC7015" w:rsidRDefault="008663A1" w:rsidP="00862BCA">
      <w:pPr>
        <w:ind w:firstLine="720"/>
        <w:jc w:val="both"/>
      </w:pPr>
      <w:r>
        <w:t>12.6</w:t>
      </w:r>
      <w:r w:rsidRPr="00AC7015">
        <w:t>. Спорные вопросы, возникшие в ходе исполнения настоящего Договора, решаются путем переговоров. При не достижении согласия, споры рассматриваются Арбитражным судом ЯНАО.</w:t>
      </w:r>
    </w:p>
    <w:p w:rsidR="008663A1" w:rsidRPr="00D0618F" w:rsidRDefault="008663A1" w:rsidP="00D0618F">
      <w:pPr>
        <w:ind w:firstLine="720"/>
        <w:jc w:val="both"/>
      </w:pPr>
      <w:r>
        <w:t>12.7</w:t>
      </w:r>
      <w:r w:rsidRPr="00AC7015">
        <w:t>. Для ускорения преддоговорных отношений, согласно ГК, настоящий договор может быть заключен посредством факсимильной связи (электронной) с последующим предоставлением оригиналов.</w:t>
      </w:r>
    </w:p>
    <w:p w:rsidR="008663A1" w:rsidRDefault="008663A1" w:rsidP="00EF4DBF">
      <w:pPr>
        <w:ind w:firstLine="720"/>
        <w:jc w:val="center"/>
        <w:rPr>
          <w:b/>
        </w:rPr>
      </w:pPr>
      <w:r>
        <w:rPr>
          <w:b/>
        </w:rPr>
        <w:t xml:space="preserve">13. </w:t>
      </w:r>
      <w:r w:rsidRPr="00082E9D">
        <w:rPr>
          <w:b/>
        </w:rPr>
        <w:t>Перечень</w:t>
      </w:r>
      <w:r>
        <w:rPr>
          <w:b/>
        </w:rPr>
        <w:t xml:space="preserve"> </w:t>
      </w:r>
      <w:r w:rsidRPr="00082E9D">
        <w:rPr>
          <w:b/>
        </w:rPr>
        <w:t>документов, прилагаемых к настоящему Договору</w:t>
      </w:r>
    </w:p>
    <w:p w:rsidR="008663A1" w:rsidRDefault="008663A1" w:rsidP="00EF4DBF">
      <w:pPr>
        <w:ind w:firstLine="720"/>
        <w:rPr>
          <w:b/>
        </w:rPr>
      </w:pPr>
      <w:r w:rsidRPr="00EF4DBF">
        <w:t>1.</w:t>
      </w:r>
      <w:r>
        <w:t xml:space="preserve"> </w:t>
      </w:r>
      <w:r w:rsidRPr="00EF4DBF">
        <w:t>График производства работ.</w:t>
      </w:r>
    </w:p>
    <w:p w:rsidR="008663A1" w:rsidRDefault="008663A1" w:rsidP="00EF4DBF">
      <w:pPr>
        <w:ind w:firstLine="720"/>
      </w:pPr>
      <w:r w:rsidRPr="00EF4DBF">
        <w:t>2.</w:t>
      </w:r>
      <w:r>
        <w:t xml:space="preserve"> </w:t>
      </w:r>
      <w:r w:rsidRPr="00EF4DBF">
        <w:t>Техническое задание.</w:t>
      </w:r>
    </w:p>
    <w:p w:rsidR="008663A1" w:rsidRDefault="008663A1" w:rsidP="00EF4DBF">
      <w:pPr>
        <w:ind w:firstLine="720"/>
      </w:pPr>
      <w:r>
        <w:t>3. Дефектная ведомость.</w:t>
      </w:r>
    </w:p>
    <w:p w:rsidR="008663A1" w:rsidRDefault="008663A1" w:rsidP="00EF4DBF">
      <w:pPr>
        <w:ind w:firstLine="720"/>
        <w:rPr>
          <w:b/>
        </w:rPr>
      </w:pPr>
      <w:r>
        <w:rPr>
          <w:rStyle w:val="FontStyle92"/>
        </w:rPr>
        <w:t>4. Сметная документация.</w:t>
      </w:r>
    </w:p>
    <w:p w:rsidR="008663A1" w:rsidRPr="00D0618F" w:rsidRDefault="008663A1" w:rsidP="00D0618F">
      <w:pPr>
        <w:ind w:firstLine="720"/>
        <w:jc w:val="both"/>
        <w:rPr>
          <w:b/>
        </w:rPr>
      </w:pPr>
      <w:r>
        <w:t>5</w:t>
      </w:r>
      <w:r w:rsidRPr="00EF4DBF">
        <w:t>. Перечень исполнительной документации</w:t>
      </w:r>
      <w:r>
        <w:t>,</w:t>
      </w:r>
      <w:r w:rsidRPr="00EF4DBF">
        <w:t xml:space="preserve"> предъявляем</w:t>
      </w:r>
      <w:r>
        <w:t xml:space="preserve">ой при сдаче-приемке </w:t>
      </w:r>
      <w:r w:rsidRPr="00EF4DBF">
        <w:t>выполненных работ.</w:t>
      </w:r>
    </w:p>
    <w:tbl>
      <w:tblPr>
        <w:tblpPr w:leftFromText="180" w:rightFromText="180" w:vertAnchor="text" w:horzAnchor="margin" w:tblpY="55"/>
        <w:tblW w:w="10110" w:type="dxa"/>
        <w:tblLook w:val="0000"/>
      </w:tblPr>
      <w:tblGrid>
        <w:gridCol w:w="5070"/>
        <w:gridCol w:w="5040"/>
      </w:tblGrid>
      <w:tr w:rsidR="008663A1" w:rsidRPr="001725BC">
        <w:trPr>
          <w:trHeight w:val="1135"/>
        </w:trPr>
        <w:tc>
          <w:tcPr>
            <w:tcW w:w="5070" w:type="dxa"/>
          </w:tcPr>
          <w:p w:rsidR="008663A1" w:rsidRPr="00A069E7" w:rsidRDefault="008663A1" w:rsidP="00E75E15">
            <w:pPr>
              <w:jc w:val="both"/>
            </w:pPr>
            <w:r w:rsidRPr="00A069E7">
              <w:t>«ЗАКАЗЧИК»</w:t>
            </w:r>
          </w:p>
          <w:p w:rsidR="008663A1" w:rsidRPr="00A069E7" w:rsidRDefault="008663A1" w:rsidP="00E75E15">
            <w:pPr>
              <w:jc w:val="both"/>
            </w:pPr>
            <w:r w:rsidRPr="00A069E7">
              <w:t xml:space="preserve">АО «Салехардэнерго» </w:t>
            </w:r>
          </w:p>
          <w:p w:rsidR="008663A1" w:rsidRPr="00A069E7" w:rsidRDefault="008663A1" w:rsidP="00E75E15">
            <w:pPr>
              <w:jc w:val="both"/>
            </w:pPr>
            <w:r w:rsidRPr="00A069E7">
              <w:t>629 00</w:t>
            </w:r>
            <w:r>
              <w:t>7</w:t>
            </w:r>
            <w:r w:rsidRPr="00A069E7">
              <w:t>, ЯНАО г. Салехард</w:t>
            </w:r>
            <w:r>
              <w:t xml:space="preserve">, </w:t>
            </w:r>
            <w:r w:rsidRPr="00A069E7">
              <w:t>ул. Свердлова,39</w:t>
            </w:r>
          </w:p>
          <w:p w:rsidR="008663A1" w:rsidRPr="00E75E15" w:rsidRDefault="008663A1" w:rsidP="00E75E15">
            <w:r w:rsidRPr="00A069E7">
              <w:t>Р/сч</w:t>
            </w:r>
            <w:r>
              <w:t xml:space="preserve"> </w:t>
            </w:r>
            <w:r w:rsidRPr="00A069E7">
              <w:t>40702810500120001100  «Запсибкомбанк»</w:t>
            </w:r>
            <w:r>
              <w:t xml:space="preserve"> ПАО г. Тюмень</w:t>
            </w:r>
          </w:p>
        </w:tc>
        <w:tc>
          <w:tcPr>
            <w:tcW w:w="5040" w:type="dxa"/>
          </w:tcPr>
          <w:p w:rsidR="008663A1" w:rsidRPr="00EF4DBF" w:rsidRDefault="008663A1" w:rsidP="00E75E15">
            <w:pPr>
              <w:jc w:val="both"/>
              <w:rPr>
                <w:sz w:val="26"/>
                <w:szCs w:val="26"/>
              </w:rPr>
            </w:pPr>
            <w:r w:rsidRPr="00EF4DBF">
              <w:rPr>
                <w:sz w:val="26"/>
                <w:szCs w:val="26"/>
              </w:rPr>
              <w:t>«ПОДРЯДЧИК»</w:t>
            </w:r>
          </w:p>
          <w:p w:rsidR="008663A1" w:rsidRPr="00EF4DBF" w:rsidRDefault="008663A1" w:rsidP="00E75E15">
            <w:pPr>
              <w:jc w:val="both"/>
              <w:rPr>
                <w:sz w:val="26"/>
                <w:szCs w:val="26"/>
              </w:rPr>
            </w:pPr>
          </w:p>
        </w:tc>
      </w:tr>
      <w:tr w:rsidR="008663A1" w:rsidRPr="00902661">
        <w:trPr>
          <w:trHeight w:val="1135"/>
        </w:trPr>
        <w:tc>
          <w:tcPr>
            <w:tcW w:w="5070" w:type="dxa"/>
          </w:tcPr>
          <w:p w:rsidR="008663A1" w:rsidRPr="00A069E7" w:rsidRDefault="008663A1" w:rsidP="00C75B2A">
            <w:r>
              <w:t>Кор/сч 30101810271020000613</w:t>
            </w:r>
          </w:p>
          <w:p w:rsidR="008663A1" w:rsidRPr="00A069E7" w:rsidRDefault="008663A1" w:rsidP="00C75B2A">
            <w:r>
              <w:t>БИК 047102613</w:t>
            </w:r>
          </w:p>
          <w:p w:rsidR="008663A1" w:rsidRPr="00A069E7" w:rsidRDefault="008663A1" w:rsidP="00C75B2A">
            <w:pPr>
              <w:jc w:val="both"/>
            </w:pPr>
            <w:r>
              <w:t>КПП 890101</w:t>
            </w:r>
            <w:r w:rsidRPr="00A069E7">
              <w:t>001</w:t>
            </w:r>
          </w:p>
          <w:p w:rsidR="008663A1" w:rsidRPr="00A069E7" w:rsidRDefault="008663A1" w:rsidP="00C75B2A">
            <w:pPr>
              <w:jc w:val="both"/>
            </w:pPr>
            <w:r w:rsidRPr="00A069E7">
              <w:t>ИНН 8901030855</w:t>
            </w:r>
          </w:p>
          <w:p w:rsidR="008663A1" w:rsidRPr="00A069E7" w:rsidRDefault="008663A1" w:rsidP="00C75B2A">
            <w:pPr>
              <w:jc w:val="both"/>
            </w:pPr>
            <w:r w:rsidRPr="00A069E7">
              <w:t>ОКТМО 71951000</w:t>
            </w:r>
            <w:r>
              <w:t>001</w:t>
            </w:r>
          </w:p>
          <w:p w:rsidR="008663A1" w:rsidRPr="00A069E7" w:rsidRDefault="008663A1" w:rsidP="00C75B2A">
            <w:pPr>
              <w:jc w:val="both"/>
            </w:pPr>
            <w:r w:rsidRPr="00A069E7">
              <w:t>ОКАТО 71171000000</w:t>
            </w:r>
          </w:p>
          <w:p w:rsidR="008663A1" w:rsidRPr="00D0618F" w:rsidRDefault="008663A1" w:rsidP="00C75B2A">
            <w:pPr>
              <w:jc w:val="both"/>
            </w:pPr>
            <w:r w:rsidRPr="00A069E7">
              <w:t>Тел</w:t>
            </w:r>
            <w:r w:rsidRPr="00D0618F">
              <w:t>. 8 (34922) 5-45-03, 5-45-04, 5-45-06</w:t>
            </w:r>
          </w:p>
          <w:p w:rsidR="008663A1" w:rsidRPr="00D0618F" w:rsidRDefault="008663A1" w:rsidP="00C75B2A">
            <w:pPr>
              <w:jc w:val="both"/>
              <w:rPr>
                <w:sz w:val="26"/>
                <w:szCs w:val="26"/>
              </w:rPr>
            </w:pPr>
            <w:r>
              <w:rPr>
                <w:lang w:val="en-US"/>
              </w:rPr>
              <w:t>E</w:t>
            </w:r>
            <w:r w:rsidRPr="00D0618F">
              <w:t>-</w:t>
            </w:r>
            <w:r>
              <w:rPr>
                <w:lang w:val="en-US"/>
              </w:rPr>
              <w:t>mail</w:t>
            </w:r>
            <w:r w:rsidRPr="00D0618F">
              <w:t xml:space="preserve">: </w:t>
            </w:r>
            <w:hyperlink r:id="rId5" w:history="1">
              <w:r w:rsidRPr="006A64CB">
                <w:rPr>
                  <w:rStyle w:val="Hyperlink"/>
                  <w:lang w:val="en-US"/>
                </w:rPr>
                <w:t>secret</w:t>
              </w:r>
              <w:r w:rsidRPr="00D0618F">
                <w:rPr>
                  <w:rStyle w:val="Hyperlink"/>
                </w:rPr>
                <w:t>@</w:t>
              </w:r>
              <w:r w:rsidRPr="006A64CB">
                <w:rPr>
                  <w:rStyle w:val="Hyperlink"/>
                  <w:lang w:val="en-US"/>
                </w:rPr>
                <w:t>slenergo</w:t>
              </w:r>
              <w:r w:rsidRPr="00D0618F">
                <w:rPr>
                  <w:rStyle w:val="Hyperlink"/>
                </w:rPr>
                <w:t>.</w:t>
              </w:r>
              <w:r w:rsidRPr="006A64CB">
                <w:rPr>
                  <w:rStyle w:val="Hyperlink"/>
                  <w:lang w:val="en-US"/>
                </w:rPr>
                <w:t>ru</w:t>
              </w:r>
            </w:hyperlink>
            <w:r w:rsidRPr="00D0618F">
              <w:t xml:space="preserve">, </w:t>
            </w:r>
            <w:hyperlink r:id="rId6" w:history="1">
              <w:r w:rsidRPr="006A64CB">
                <w:rPr>
                  <w:rStyle w:val="Hyperlink"/>
                  <w:lang w:val="en-US"/>
                </w:rPr>
                <w:t>secret</w:t>
              </w:r>
              <w:r w:rsidRPr="00D0618F">
                <w:rPr>
                  <w:rStyle w:val="Hyperlink"/>
                </w:rPr>
                <w:t>@</w:t>
              </w:r>
              <w:r w:rsidRPr="006A64CB">
                <w:rPr>
                  <w:rStyle w:val="Hyperlink"/>
                  <w:lang w:val="en-US"/>
                </w:rPr>
                <w:t>slenergo</w:t>
              </w:r>
              <w:r w:rsidRPr="00D0618F">
                <w:rPr>
                  <w:rStyle w:val="Hyperlink"/>
                </w:rPr>
                <w:t>.</w:t>
              </w:r>
              <w:r w:rsidRPr="006A64CB">
                <w:rPr>
                  <w:rStyle w:val="Hyperlink"/>
                  <w:lang w:val="en-US"/>
                </w:rPr>
                <w:t>com</w:t>
              </w:r>
            </w:hyperlink>
          </w:p>
        </w:tc>
        <w:tc>
          <w:tcPr>
            <w:tcW w:w="5040" w:type="dxa"/>
          </w:tcPr>
          <w:p w:rsidR="008663A1" w:rsidRPr="00D0618F" w:rsidRDefault="008663A1" w:rsidP="00E75E15">
            <w:pPr>
              <w:jc w:val="both"/>
              <w:rPr>
                <w:sz w:val="26"/>
                <w:szCs w:val="26"/>
              </w:rPr>
            </w:pPr>
          </w:p>
        </w:tc>
      </w:tr>
    </w:tbl>
    <w:tbl>
      <w:tblPr>
        <w:tblW w:w="9855" w:type="dxa"/>
        <w:tblInd w:w="108" w:type="dxa"/>
        <w:tblLook w:val="01E0"/>
      </w:tblPr>
      <w:tblGrid>
        <w:gridCol w:w="4839"/>
        <w:gridCol w:w="5016"/>
      </w:tblGrid>
      <w:tr w:rsidR="008663A1" w:rsidRPr="00AC7015">
        <w:tc>
          <w:tcPr>
            <w:tcW w:w="4839" w:type="dxa"/>
          </w:tcPr>
          <w:p w:rsidR="008663A1" w:rsidRPr="00AC7015" w:rsidRDefault="008663A1" w:rsidP="00C75B2A">
            <w:pPr>
              <w:jc w:val="both"/>
            </w:pPr>
            <w:r w:rsidRPr="00AC7015">
              <w:t xml:space="preserve"> «ЗАКАЗЧИК»</w:t>
            </w:r>
          </w:p>
        </w:tc>
        <w:tc>
          <w:tcPr>
            <w:tcW w:w="5016" w:type="dxa"/>
          </w:tcPr>
          <w:p w:rsidR="008663A1" w:rsidRPr="00AC7015" w:rsidRDefault="008663A1" w:rsidP="00C75B2A">
            <w:pPr>
              <w:jc w:val="both"/>
            </w:pPr>
            <w:r w:rsidRPr="00AC7015">
              <w:t>«ПОДРЯДЧИК»</w:t>
            </w:r>
          </w:p>
        </w:tc>
      </w:tr>
      <w:tr w:rsidR="008663A1" w:rsidRPr="00AC7015">
        <w:tc>
          <w:tcPr>
            <w:tcW w:w="4839" w:type="dxa"/>
          </w:tcPr>
          <w:p w:rsidR="008663A1" w:rsidRPr="00AC7015" w:rsidRDefault="008663A1" w:rsidP="00C75B2A">
            <w:pPr>
              <w:jc w:val="both"/>
            </w:pPr>
          </w:p>
        </w:tc>
        <w:tc>
          <w:tcPr>
            <w:tcW w:w="5016" w:type="dxa"/>
          </w:tcPr>
          <w:p w:rsidR="008663A1" w:rsidRPr="00AC7015" w:rsidRDefault="008663A1" w:rsidP="00C75B2A">
            <w:pPr>
              <w:jc w:val="both"/>
            </w:pPr>
          </w:p>
        </w:tc>
      </w:tr>
      <w:tr w:rsidR="008663A1" w:rsidRPr="00AC7015">
        <w:tc>
          <w:tcPr>
            <w:tcW w:w="4839" w:type="dxa"/>
          </w:tcPr>
          <w:p w:rsidR="008663A1" w:rsidRPr="00AC7015" w:rsidRDefault="008663A1" w:rsidP="00C75B2A">
            <w:pPr>
              <w:jc w:val="both"/>
            </w:pPr>
            <w:r w:rsidRPr="00AC7015">
              <w:t>Генеральный директор</w:t>
            </w:r>
          </w:p>
        </w:tc>
        <w:tc>
          <w:tcPr>
            <w:tcW w:w="5016" w:type="dxa"/>
          </w:tcPr>
          <w:p w:rsidR="008663A1" w:rsidRPr="00AC7015" w:rsidRDefault="008663A1" w:rsidP="00C75B2A">
            <w:pPr>
              <w:jc w:val="both"/>
            </w:pPr>
          </w:p>
        </w:tc>
      </w:tr>
      <w:tr w:rsidR="008663A1" w:rsidRPr="00AC7015">
        <w:tc>
          <w:tcPr>
            <w:tcW w:w="4839" w:type="dxa"/>
          </w:tcPr>
          <w:p w:rsidR="008663A1" w:rsidRPr="00A069E7" w:rsidRDefault="008663A1" w:rsidP="00C75B2A">
            <w:pPr>
              <w:jc w:val="both"/>
              <w:rPr>
                <w:sz w:val="26"/>
                <w:szCs w:val="26"/>
              </w:rPr>
            </w:pPr>
            <w:r>
              <w:rPr>
                <w:sz w:val="26"/>
                <w:szCs w:val="26"/>
              </w:rPr>
              <w:t>АО</w:t>
            </w:r>
            <w:r w:rsidRPr="001725BC">
              <w:rPr>
                <w:sz w:val="26"/>
                <w:szCs w:val="26"/>
              </w:rPr>
              <w:t xml:space="preserve"> «Салехардэнерго» </w:t>
            </w:r>
          </w:p>
        </w:tc>
        <w:tc>
          <w:tcPr>
            <w:tcW w:w="5016" w:type="dxa"/>
          </w:tcPr>
          <w:p w:rsidR="008663A1" w:rsidRPr="00AC7015" w:rsidRDefault="008663A1" w:rsidP="00C75B2A">
            <w:pPr>
              <w:jc w:val="both"/>
            </w:pPr>
          </w:p>
        </w:tc>
      </w:tr>
      <w:tr w:rsidR="008663A1" w:rsidRPr="00AC7015">
        <w:tc>
          <w:tcPr>
            <w:tcW w:w="4839" w:type="dxa"/>
          </w:tcPr>
          <w:p w:rsidR="008663A1" w:rsidRPr="00AC7015" w:rsidRDefault="008663A1" w:rsidP="00C75B2A">
            <w:pPr>
              <w:jc w:val="both"/>
            </w:pPr>
          </w:p>
        </w:tc>
        <w:tc>
          <w:tcPr>
            <w:tcW w:w="5016" w:type="dxa"/>
          </w:tcPr>
          <w:p w:rsidR="008663A1" w:rsidRPr="00AC7015" w:rsidRDefault="008663A1" w:rsidP="00C75B2A">
            <w:pPr>
              <w:jc w:val="both"/>
            </w:pPr>
          </w:p>
        </w:tc>
      </w:tr>
      <w:tr w:rsidR="008663A1" w:rsidRPr="00AC7015">
        <w:trPr>
          <w:trHeight w:val="80"/>
        </w:trPr>
        <w:tc>
          <w:tcPr>
            <w:tcW w:w="4839" w:type="dxa"/>
          </w:tcPr>
          <w:p w:rsidR="008663A1" w:rsidRPr="00AC7015" w:rsidRDefault="008663A1" w:rsidP="00C75B2A">
            <w:pPr>
              <w:jc w:val="both"/>
            </w:pPr>
            <w:r w:rsidRPr="00AC7015">
              <w:t>_______________Ю.Ф. Стратий</w:t>
            </w:r>
          </w:p>
        </w:tc>
        <w:tc>
          <w:tcPr>
            <w:tcW w:w="5016" w:type="dxa"/>
          </w:tcPr>
          <w:p w:rsidR="008663A1" w:rsidRPr="00AC7015" w:rsidRDefault="008663A1" w:rsidP="00C75B2A">
            <w:pPr>
              <w:jc w:val="both"/>
            </w:pPr>
          </w:p>
        </w:tc>
      </w:tr>
    </w:tbl>
    <w:p w:rsidR="008663A1" w:rsidRPr="00FB394F" w:rsidRDefault="008663A1" w:rsidP="00C83E25">
      <w:pPr>
        <w:ind w:firstLine="567"/>
      </w:pPr>
      <w:r w:rsidRPr="00FB394F">
        <w:t xml:space="preserve">        </w:t>
      </w:r>
    </w:p>
    <w:p w:rsidR="008663A1" w:rsidRDefault="008663A1" w:rsidP="00C83E25">
      <w:pPr>
        <w:ind w:firstLine="567"/>
        <w:jc w:val="right"/>
      </w:pPr>
    </w:p>
    <w:p w:rsidR="008663A1" w:rsidRPr="00FB394F" w:rsidRDefault="008663A1" w:rsidP="00C83E25">
      <w:pPr>
        <w:ind w:firstLine="567"/>
        <w:jc w:val="right"/>
      </w:pPr>
      <w:r w:rsidRPr="00FB394F">
        <w:t>Приложение №1</w:t>
      </w:r>
    </w:p>
    <w:p w:rsidR="008663A1" w:rsidRPr="00FB394F" w:rsidRDefault="008663A1" w:rsidP="00C83E25">
      <w:pPr>
        <w:ind w:firstLine="567"/>
        <w:jc w:val="right"/>
      </w:pPr>
      <w:r>
        <w:t>к Договору № 146/16-зкп</w:t>
      </w:r>
    </w:p>
    <w:p w:rsidR="008663A1" w:rsidRPr="00FB394F" w:rsidRDefault="008663A1" w:rsidP="00C83E25">
      <w:pPr>
        <w:ind w:firstLine="567"/>
        <w:jc w:val="right"/>
      </w:pPr>
      <w:r w:rsidRPr="00FB394F">
        <w:t>от «____» ___________ 201</w:t>
      </w:r>
      <w:r>
        <w:t>6</w:t>
      </w:r>
      <w:r w:rsidRPr="00FB394F">
        <w:t>г.</w:t>
      </w:r>
    </w:p>
    <w:p w:rsidR="008663A1" w:rsidRPr="00FB394F" w:rsidRDefault="008663A1" w:rsidP="00C83E25">
      <w:pPr>
        <w:ind w:firstLine="567"/>
        <w:jc w:val="both"/>
      </w:pPr>
    </w:p>
    <w:p w:rsidR="008663A1" w:rsidRPr="00FB394F" w:rsidRDefault="008663A1" w:rsidP="00C83E25">
      <w:pPr>
        <w:ind w:firstLine="567"/>
        <w:jc w:val="both"/>
      </w:pPr>
    </w:p>
    <w:p w:rsidR="008663A1" w:rsidRPr="002802AA" w:rsidRDefault="008663A1" w:rsidP="00C83E25">
      <w:pPr>
        <w:ind w:firstLine="567"/>
        <w:jc w:val="center"/>
        <w:rPr>
          <w:b/>
          <w:bCs/>
        </w:rPr>
      </w:pPr>
      <w:r w:rsidRPr="002802AA">
        <w:rPr>
          <w:b/>
          <w:bCs/>
        </w:rPr>
        <w:t>ГРАФИК</w:t>
      </w:r>
    </w:p>
    <w:p w:rsidR="008663A1" w:rsidRPr="00EF4DBF" w:rsidRDefault="008663A1" w:rsidP="00C83E25">
      <w:pPr>
        <w:ind w:firstLine="567"/>
        <w:jc w:val="center"/>
        <w:rPr>
          <w:b/>
          <w:bCs/>
        </w:rPr>
      </w:pPr>
      <w:r w:rsidRPr="00EF4DBF">
        <w:rPr>
          <w:b/>
          <w:bCs/>
        </w:rPr>
        <w:t>производства работ по объекту</w:t>
      </w:r>
    </w:p>
    <w:p w:rsidR="008663A1" w:rsidRPr="00FB394F" w:rsidRDefault="008663A1" w:rsidP="00EF4DBF">
      <w:pPr>
        <w:jc w:val="center"/>
        <w:rPr>
          <w:b/>
        </w:rPr>
      </w:pPr>
      <w:r w:rsidRPr="005C3311">
        <w:rPr>
          <w:b/>
          <w:bCs/>
        </w:rPr>
        <w:t>«</w:t>
      </w:r>
      <w:r w:rsidRPr="00AE45AB">
        <w:rPr>
          <w:b/>
          <w:bCs/>
        </w:rPr>
        <w:t>Капитальный ремонт сети ТВС котельной №3 от камеры 4УТ-6 до 4УТ-8/1 по ул. Республики 36</w:t>
      </w:r>
    </w:p>
    <w:tbl>
      <w:tblPr>
        <w:tblpPr w:leftFromText="180" w:rightFromText="180" w:vertAnchor="text" w:horzAnchor="margin" w:tblpY="537"/>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536"/>
        <w:gridCol w:w="2409"/>
        <w:gridCol w:w="2694"/>
      </w:tblGrid>
      <w:tr w:rsidR="008663A1" w:rsidRPr="00FB394F">
        <w:tc>
          <w:tcPr>
            <w:tcW w:w="675" w:type="dxa"/>
            <w:vMerge w:val="restart"/>
          </w:tcPr>
          <w:p w:rsidR="008663A1" w:rsidRDefault="008663A1" w:rsidP="00902661">
            <w:pPr>
              <w:jc w:val="center"/>
            </w:pPr>
            <w:r>
              <w:t>№</w:t>
            </w:r>
          </w:p>
          <w:p w:rsidR="008663A1" w:rsidRDefault="008663A1" w:rsidP="00902661">
            <w:pPr>
              <w:jc w:val="center"/>
            </w:pPr>
            <w:r>
              <w:t>п/п</w:t>
            </w:r>
          </w:p>
        </w:tc>
        <w:tc>
          <w:tcPr>
            <w:tcW w:w="4536" w:type="dxa"/>
            <w:vMerge w:val="restart"/>
            <w:vAlign w:val="center"/>
          </w:tcPr>
          <w:p w:rsidR="008663A1" w:rsidRDefault="008663A1" w:rsidP="00437DAA">
            <w:pPr>
              <w:jc w:val="center"/>
            </w:pPr>
            <w:r>
              <w:t>Наименование работ</w:t>
            </w:r>
          </w:p>
        </w:tc>
        <w:tc>
          <w:tcPr>
            <w:tcW w:w="5103" w:type="dxa"/>
            <w:gridSpan w:val="2"/>
          </w:tcPr>
          <w:p w:rsidR="008663A1" w:rsidRDefault="008663A1" w:rsidP="00902661">
            <w:pPr>
              <w:jc w:val="center"/>
            </w:pPr>
            <w:r>
              <w:t>Сроки выполнения работ</w:t>
            </w:r>
          </w:p>
        </w:tc>
      </w:tr>
      <w:tr w:rsidR="008663A1" w:rsidRPr="00FB394F">
        <w:trPr>
          <w:trHeight w:val="474"/>
        </w:trPr>
        <w:tc>
          <w:tcPr>
            <w:tcW w:w="675" w:type="dxa"/>
            <w:vMerge/>
          </w:tcPr>
          <w:p w:rsidR="008663A1" w:rsidRPr="003D0B03" w:rsidRDefault="008663A1" w:rsidP="00EF4DBF">
            <w:pPr>
              <w:tabs>
                <w:tab w:val="left" w:pos="163"/>
              </w:tabs>
              <w:ind w:firstLine="567"/>
              <w:jc w:val="center"/>
              <w:rPr>
                <w:sz w:val="22"/>
                <w:szCs w:val="22"/>
              </w:rPr>
            </w:pPr>
          </w:p>
        </w:tc>
        <w:tc>
          <w:tcPr>
            <w:tcW w:w="4536" w:type="dxa"/>
            <w:vMerge/>
          </w:tcPr>
          <w:p w:rsidR="008663A1" w:rsidRPr="00FB394F" w:rsidRDefault="008663A1" w:rsidP="00EF4DBF">
            <w:pPr>
              <w:tabs>
                <w:tab w:val="left" w:pos="163"/>
              </w:tabs>
              <w:ind w:firstLine="567"/>
              <w:jc w:val="center"/>
            </w:pPr>
          </w:p>
        </w:tc>
        <w:tc>
          <w:tcPr>
            <w:tcW w:w="2409" w:type="dxa"/>
            <w:vAlign w:val="center"/>
          </w:tcPr>
          <w:p w:rsidR="008663A1" w:rsidRPr="00FB394F" w:rsidRDefault="008663A1" w:rsidP="00902661">
            <w:pPr>
              <w:tabs>
                <w:tab w:val="left" w:pos="163"/>
              </w:tabs>
              <w:jc w:val="center"/>
            </w:pPr>
            <w:r>
              <w:t>начало</w:t>
            </w:r>
          </w:p>
        </w:tc>
        <w:tc>
          <w:tcPr>
            <w:tcW w:w="2694" w:type="dxa"/>
            <w:vAlign w:val="center"/>
          </w:tcPr>
          <w:p w:rsidR="008663A1" w:rsidRDefault="008663A1" w:rsidP="00902661">
            <w:pPr>
              <w:jc w:val="center"/>
            </w:pPr>
            <w:r>
              <w:t>окончание</w:t>
            </w:r>
          </w:p>
        </w:tc>
      </w:tr>
      <w:tr w:rsidR="008663A1" w:rsidRPr="00FB394F">
        <w:tc>
          <w:tcPr>
            <w:tcW w:w="675" w:type="dxa"/>
            <w:vAlign w:val="center"/>
          </w:tcPr>
          <w:p w:rsidR="008663A1" w:rsidRDefault="008663A1" w:rsidP="00902661">
            <w:pPr>
              <w:jc w:val="center"/>
            </w:pPr>
            <w:r>
              <w:t>1</w:t>
            </w:r>
          </w:p>
        </w:tc>
        <w:tc>
          <w:tcPr>
            <w:tcW w:w="4536" w:type="dxa"/>
          </w:tcPr>
          <w:p w:rsidR="008663A1" w:rsidRDefault="008663A1" w:rsidP="00902661">
            <w:r>
              <w:t xml:space="preserve">Подготовка необходимых документов для производства работ. Закупка материалов. </w:t>
            </w:r>
          </w:p>
        </w:tc>
        <w:tc>
          <w:tcPr>
            <w:tcW w:w="2409" w:type="dxa"/>
            <w:vAlign w:val="center"/>
          </w:tcPr>
          <w:p w:rsidR="008663A1" w:rsidRDefault="008663A1" w:rsidP="00902661">
            <w:pPr>
              <w:jc w:val="center"/>
            </w:pPr>
            <w:r>
              <w:t>С момента подписания договора</w:t>
            </w:r>
          </w:p>
        </w:tc>
        <w:tc>
          <w:tcPr>
            <w:tcW w:w="2694" w:type="dxa"/>
            <w:vAlign w:val="center"/>
          </w:tcPr>
          <w:p w:rsidR="008663A1" w:rsidRDefault="008663A1" w:rsidP="00902661">
            <w:pPr>
              <w:jc w:val="center"/>
            </w:pPr>
            <w:r>
              <w:t>10.08.2016г.</w:t>
            </w:r>
          </w:p>
        </w:tc>
      </w:tr>
      <w:tr w:rsidR="008663A1" w:rsidRPr="00FB394F">
        <w:tc>
          <w:tcPr>
            <w:tcW w:w="675" w:type="dxa"/>
            <w:vAlign w:val="center"/>
          </w:tcPr>
          <w:p w:rsidR="008663A1" w:rsidRDefault="008663A1" w:rsidP="00902661">
            <w:pPr>
              <w:jc w:val="center"/>
            </w:pPr>
            <w:r>
              <w:t>2</w:t>
            </w:r>
          </w:p>
        </w:tc>
        <w:tc>
          <w:tcPr>
            <w:tcW w:w="4536" w:type="dxa"/>
          </w:tcPr>
          <w:p w:rsidR="008663A1" w:rsidRDefault="008663A1" w:rsidP="00902661">
            <w:r>
              <w:t>Выполнение работ по текущему ремонту  камер</w:t>
            </w:r>
          </w:p>
        </w:tc>
        <w:tc>
          <w:tcPr>
            <w:tcW w:w="2409" w:type="dxa"/>
            <w:vAlign w:val="center"/>
          </w:tcPr>
          <w:p w:rsidR="008663A1" w:rsidRDefault="008663A1" w:rsidP="00902661">
            <w:pPr>
              <w:jc w:val="center"/>
            </w:pPr>
            <w:r>
              <w:t>10.08.2016г.</w:t>
            </w:r>
          </w:p>
        </w:tc>
        <w:tc>
          <w:tcPr>
            <w:tcW w:w="2694" w:type="dxa"/>
            <w:vAlign w:val="center"/>
          </w:tcPr>
          <w:p w:rsidR="008663A1" w:rsidRDefault="008663A1" w:rsidP="00902661">
            <w:pPr>
              <w:jc w:val="center"/>
            </w:pPr>
            <w:r>
              <w:t>20.08.2016г.</w:t>
            </w:r>
          </w:p>
        </w:tc>
      </w:tr>
      <w:tr w:rsidR="008663A1" w:rsidRPr="00FB394F">
        <w:tc>
          <w:tcPr>
            <w:tcW w:w="675" w:type="dxa"/>
            <w:vAlign w:val="center"/>
          </w:tcPr>
          <w:p w:rsidR="008663A1" w:rsidRDefault="008663A1" w:rsidP="00902661">
            <w:pPr>
              <w:jc w:val="center"/>
            </w:pPr>
            <w:r>
              <w:t>3</w:t>
            </w:r>
          </w:p>
        </w:tc>
        <w:tc>
          <w:tcPr>
            <w:tcW w:w="4536" w:type="dxa"/>
          </w:tcPr>
          <w:p w:rsidR="008663A1" w:rsidRDefault="008663A1" w:rsidP="00902661">
            <w:r>
              <w:t>Вывоз строительного мусора с площадки выполнения работ</w:t>
            </w:r>
          </w:p>
        </w:tc>
        <w:tc>
          <w:tcPr>
            <w:tcW w:w="2409" w:type="dxa"/>
            <w:vAlign w:val="center"/>
          </w:tcPr>
          <w:p w:rsidR="008663A1" w:rsidRDefault="008663A1" w:rsidP="00902661">
            <w:pPr>
              <w:jc w:val="center"/>
            </w:pPr>
            <w:r>
              <w:t>20.08.2016г.</w:t>
            </w:r>
          </w:p>
        </w:tc>
        <w:tc>
          <w:tcPr>
            <w:tcW w:w="2694" w:type="dxa"/>
            <w:vAlign w:val="center"/>
          </w:tcPr>
          <w:p w:rsidR="008663A1" w:rsidRDefault="008663A1" w:rsidP="00902661">
            <w:pPr>
              <w:jc w:val="center"/>
            </w:pPr>
            <w:r>
              <w:t>22.08.2016г.</w:t>
            </w:r>
          </w:p>
        </w:tc>
      </w:tr>
      <w:tr w:rsidR="008663A1" w:rsidRPr="00FB394F">
        <w:tc>
          <w:tcPr>
            <w:tcW w:w="675" w:type="dxa"/>
            <w:vAlign w:val="center"/>
          </w:tcPr>
          <w:p w:rsidR="008663A1" w:rsidRDefault="008663A1" w:rsidP="00902661">
            <w:pPr>
              <w:jc w:val="center"/>
            </w:pPr>
            <w:r>
              <w:t>4</w:t>
            </w:r>
          </w:p>
        </w:tc>
        <w:tc>
          <w:tcPr>
            <w:tcW w:w="4536" w:type="dxa"/>
          </w:tcPr>
          <w:p w:rsidR="008663A1" w:rsidRDefault="008663A1" w:rsidP="00902661">
            <w:pPr>
              <w:jc w:val="both"/>
            </w:pPr>
            <w:r>
              <w:t>Сдача выполненных работ</w:t>
            </w:r>
          </w:p>
        </w:tc>
        <w:tc>
          <w:tcPr>
            <w:tcW w:w="2409" w:type="dxa"/>
            <w:vAlign w:val="center"/>
          </w:tcPr>
          <w:p w:rsidR="008663A1" w:rsidRDefault="008663A1" w:rsidP="00902661">
            <w:pPr>
              <w:jc w:val="center"/>
            </w:pPr>
            <w:r>
              <w:t>22.08.2016г.</w:t>
            </w:r>
          </w:p>
        </w:tc>
        <w:tc>
          <w:tcPr>
            <w:tcW w:w="2694" w:type="dxa"/>
            <w:vAlign w:val="center"/>
          </w:tcPr>
          <w:p w:rsidR="008663A1" w:rsidRDefault="008663A1" w:rsidP="00902661">
            <w:pPr>
              <w:jc w:val="center"/>
            </w:pPr>
            <w:r>
              <w:t>25.08.2016г.</w:t>
            </w:r>
          </w:p>
        </w:tc>
      </w:tr>
    </w:tbl>
    <w:p w:rsidR="008663A1" w:rsidRPr="00FB394F" w:rsidRDefault="008663A1" w:rsidP="00C83E25">
      <w:pPr>
        <w:ind w:firstLine="567"/>
        <w:rPr>
          <w:vanish/>
        </w:rPr>
      </w:pPr>
    </w:p>
    <w:p w:rsidR="008663A1" w:rsidRPr="00FB394F" w:rsidRDefault="008663A1" w:rsidP="00C83E25">
      <w:pPr>
        <w:spacing w:after="120"/>
        <w:ind w:firstLine="567"/>
      </w:pPr>
    </w:p>
    <w:p w:rsidR="008663A1" w:rsidRDefault="008663A1" w:rsidP="003D0B03">
      <w:pPr>
        <w:ind w:firstLine="567"/>
        <w:jc w:val="right"/>
      </w:pPr>
    </w:p>
    <w:p w:rsidR="008663A1" w:rsidRDefault="008663A1" w:rsidP="003D0B03">
      <w:pPr>
        <w:ind w:firstLine="567"/>
        <w:jc w:val="right"/>
      </w:pPr>
    </w:p>
    <w:tbl>
      <w:tblPr>
        <w:tblpPr w:leftFromText="180" w:rightFromText="180" w:vertAnchor="text" w:horzAnchor="margin" w:tblpY="179"/>
        <w:tblW w:w="0" w:type="auto"/>
        <w:tblLook w:val="01E0"/>
      </w:tblPr>
      <w:tblGrid>
        <w:gridCol w:w="5495"/>
        <w:gridCol w:w="4678"/>
      </w:tblGrid>
      <w:tr w:rsidR="008663A1" w:rsidRPr="00FB394F">
        <w:tc>
          <w:tcPr>
            <w:tcW w:w="5495" w:type="dxa"/>
          </w:tcPr>
          <w:p w:rsidR="008663A1" w:rsidRPr="00AC7015" w:rsidRDefault="008663A1" w:rsidP="003507F9">
            <w:pPr>
              <w:jc w:val="both"/>
            </w:pPr>
            <w:r w:rsidRPr="00AC7015">
              <w:t>«ЗАКАЗЧИК»</w:t>
            </w:r>
          </w:p>
        </w:tc>
        <w:tc>
          <w:tcPr>
            <w:tcW w:w="4678" w:type="dxa"/>
          </w:tcPr>
          <w:p w:rsidR="008663A1" w:rsidRPr="00AC7015" w:rsidRDefault="008663A1" w:rsidP="003507F9">
            <w:pPr>
              <w:jc w:val="both"/>
            </w:pPr>
            <w:r w:rsidRPr="00AC7015">
              <w:t>«ПОДРЯДЧИК»</w:t>
            </w:r>
          </w:p>
        </w:tc>
      </w:tr>
      <w:tr w:rsidR="008663A1" w:rsidRPr="00FB394F">
        <w:tc>
          <w:tcPr>
            <w:tcW w:w="5495" w:type="dxa"/>
          </w:tcPr>
          <w:p w:rsidR="008663A1" w:rsidRPr="00AC7015" w:rsidRDefault="008663A1" w:rsidP="003507F9">
            <w:pPr>
              <w:jc w:val="both"/>
            </w:pPr>
          </w:p>
        </w:tc>
        <w:tc>
          <w:tcPr>
            <w:tcW w:w="4678" w:type="dxa"/>
          </w:tcPr>
          <w:p w:rsidR="008663A1" w:rsidRPr="00AC7015" w:rsidRDefault="008663A1" w:rsidP="003507F9">
            <w:pPr>
              <w:jc w:val="both"/>
            </w:pPr>
          </w:p>
        </w:tc>
      </w:tr>
      <w:tr w:rsidR="008663A1" w:rsidRPr="00FB394F">
        <w:tc>
          <w:tcPr>
            <w:tcW w:w="5495" w:type="dxa"/>
          </w:tcPr>
          <w:p w:rsidR="008663A1" w:rsidRPr="00AC7015" w:rsidRDefault="008663A1" w:rsidP="003507F9">
            <w:pPr>
              <w:jc w:val="both"/>
            </w:pPr>
            <w:r w:rsidRPr="00AC7015">
              <w:t>Генеральный директор</w:t>
            </w:r>
          </w:p>
        </w:tc>
        <w:tc>
          <w:tcPr>
            <w:tcW w:w="4678" w:type="dxa"/>
          </w:tcPr>
          <w:p w:rsidR="008663A1" w:rsidRPr="00AC7015" w:rsidRDefault="008663A1" w:rsidP="003507F9">
            <w:pPr>
              <w:jc w:val="both"/>
            </w:pPr>
          </w:p>
        </w:tc>
      </w:tr>
      <w:tr w:rsidR="008663A1" w:rsidRPr="00FB394F">
        <w:tc>
          <w:tcPr>
            <w:tcW w:w="5495" w:type="dxa"/>
          </w:tcPr>
          <w:p w:rsidR="008663A1" w:rsidRPr="00A069E7" w:rsidRDefault="008663A1" w:rsidP="003507F9">
            <w:pPr>
              <w:jc w:val="both"/>
              <w:rPr>
                <w:sz w:val="26"/>
                <w:szCs w:val="26"/>
              </w:rPr>
            </w:pPr>
            <w:r>
              <w:rPr>
                <w:sz w:val="26"/>
                <w:szCs w:val="26"/>
              </w:rPr>
              <w:t>АО</w:t>
            </w:r>
            <w:r w:rsidRPr="001725BC">
              <w:rPr>
                <w:sz w:val="26"/>
                <w:szCs w:val="26"/>
              </w:rPr>
              <w:t xml:space="preserve"> «Салехардэнерго» </w:t>
            </w:r>
          </w:p>
        </w:tc>
        <w:tc>
          <w:tcPr>
            <w:tcW w:w="4678" w:type="dxa"/>
          </w:tcPr>
          <w:p w:rsidR="008663A1" w:rsidRPr="00AC7015" w:rsidRDefault="008663A1" w:rsidP="003507F9">
            <w:pPr>
              <w:jc w:val="both"/>
            </w:pPr>
          </w:p>
        </w:tc>
      </w:tr>
      <w:tr w:rsidR="008663A1" w:rsidRPr="00FB394F">
        <w:tc>
          <w:tcPr>
            <w:tcW w:w="5495" w:type="dxa"/>
          </w:tcPr>
          <w:p w:rsidR="008663A1" w:rsidRPr="00AC7015" w:rsidRDefault="008663A1" w:rsidP="003507F9">
            <w:pPr>
              <w:jc w:val="both"/>
            </w:pPr>
          </w:p>
        </w:tc>
        <w:tc>
          <w:tcPr>
            <w:tcW w:w="4678" w:type="dxa"/>
          </w:tcPr>
          <w:p w:rsidR="008663A1" w:rsidRPr="00AC7015" w:rsidRDefault="008663A1" w:rsidP="003507F9">
            <w:pPr>
              <w:jc w:val="both"/>
            </w:pPr>
          </w:p>
        </w:tc>
      </w:tr>
      <w:tr w:rsidR="008663A1" w:rsidRPr="00FB394F">
        <w:tc>
          <w:tcPr>
            <w:tcW w:w="5495" w:type="dxa"/>
          </w:tcPr>
          <w:p w:rsidR="008663A1" w:rsidRPr="00AC7015" w:rsidRDefault="008663A1" w:rsidP="003507F9">
            <w:pPr>
              <w:jc w:val="both"/>
            </w:pPr>
            <w:r w:rsidRPr="00AC7015">
              <w:t>_______________Ю.Ф. Стратий</w:t>
            </w:r>
          </w:p>
        </w:tc>
        <w:tc>
          <w:tcPr>
            <w:tcW w:w="4678" w:type="dxa"/>
          </w:tcPr>
          <w:p w:rsidR="008663A1" w:rsidRPr="00AC7015" w:rsidRDefault="008663A1" w:rsidP="003507F9">
            <w:pPr>
              <w:jc w:val="both"/>
            </w:pPr>
          </w:p>
        </w:tc>
      </w:tr>
    </w:tbl>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rPr>
          <w:lang w:val="en-US"/>
        </w:rPr>
      </w:pPr>
    </w:p>
    <w:p w:rsidR="008663A1" w:rsidRDefault="008663A1" w:rsidP="003D0B03">
      <w:pPr>
        <w:ind w:firstLine="567"/>
        <w:jc w:val="right"/>
        <w:rPr>
          <w:lang w:val="en-US"/>
        </w:rPr>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Default="008663A1" w:rsidP="003D0B03">
      <w:pPr>
        <w:ind w:firstLine="567"/>
        <w:jc w:val="right"/>
      </w:pPr>
    </w:p>
    <w:p w:rsidR="008663A1" w:rsidRPr="00FB394F" w:rsidRDefault="008663A1" w:rsidP="003D0B03">
      <w:pPr>
        <w:ind w:firstLine="567"/>
        <w:jc w:val="right"/>
      </w:pPr>
      <w:r w:rsidRPr="00FB394F">
        <w:t>Приложение №2</w:t>
      </w:r>
    </w:p>
    <w:p w:rsidR="008663A1" w:rsidRPr="00FB394F" w:rsidRDefault="008663A1" w:rsidP="003D0B03">
      <w:pPr>
        <w:ind w:firstLine="567"/>
        <w:jc w:val="right"/>
      </w:pPr>
      <w:r>
        <w:t>к договору № 146/16-зкп</w:t>
      </w:r>
    </w:p>
    <w:p w:rsidR="008663A1" w:rsidRDefault="008663A1" w:rsidP="003D0B03">
      <w:pPr>
        <w:ind w:firstLine="567"/>
        <w:jc w:val="right"/>
      </w:pPr>
      <w:r w:rsidRPr="00FB394F">
        <w:t>от «__» _________ 201</w:t>
      </w:r>
      <w:r>
        <w:t>6</w:t>
      </w:r>
      <w:r w:rsidRPr="00FB394F">
        <w:t>г.</w:t>
      </w:r>
    </w:p>
    <w:p w:rsidR="008663A1" w:rsidRDefault="008663A1" w:rsidP="00AE45AB">
      <w:pPr>
        <w:pStyle w:val="a9"/>
        <w:tabs>
          <w:tab w:val="clear" w:pos="1134"/>
          <w:tab w:val="clear" w:pos="1701"/>
          <w:tab w:val="left" w:pos="3807"/>
          <w:tab w:val="center" w:pos="5040"/>
        </w:tabs>
        <w:spacing w:line="240" w:lineRule="auto"/>
        <w:jc w:val="left"/>
        <w:rPr>
          <w:b/>
          <w:bCs/>
          <w:sz w:val="24"/>
          <w:szCs w:val="24"/>
        </w:rPr>
      </w:pPr>
    </w:p>
    <w:p w:rsidR="008663A1" w:rsidRPr="005042CA" w:rsidRDefault="008663A1" w:rsidP="00AE45AB">
      <w:pPr>
        <w:pStyle w:val="a9"/>
        <w:tabs>
          <w:tab w:val="clear" w:pos="1134"/>
          <w:tab w:val="clear" w:pos="1701"/>
          <w:tab w:val="left" w:pos="3807"/>
          <w:tab w:val="center" w:pos="5040"/>
        </w:tabs>
        <w:spacing w:line="240" w:lineRule="auto"/>
        <w:jc w:val="left"/>
        <w:rPr>
          <w:b/>
          <w:bCs/>
          <w:sz w:val="24"/>
          <w:szCs w:val="24"/>
        </w:rPr>
      </w:pPr>
      <w:r>
        <w:rPr>
          <w:b/>
          <w:bCs/>
          <w:sz w:val="24"/>
          <w:szCs w:val="24"/>
        </w:rPr>
        <w:tab/>
      </w:r>
      <w:r w:rsidRPr="005042CA">
        <w:rPr>
          <w:b/>
          <w:bCs/>
          <w:sz w:val="24"/>
          <w:szCs w:val="24"/>
        </w:rPr>
        <w:t>Техническое задание на</w:t>
      </w:r>
    </w:p>
    <w:p w:rsidR="008663A1" w:rsidRDefault="008663A1" w:rsidP="00AE45AB">
      <w:pPr>
        <w:jc w:val="center"/>
        <w:rPr>
          <w:b/>
          <w:bCs/>
        </w:rPr>
      </w:pPr>
      <w:r w:rsidRPr="00E969EE">
        <w:rPr>
          <w:b/>
          <w:bCs/>
        </w:rPr>
        <w:t>«</w:t>
      </w:r>
      <w:r w:rsidRPr="000A189C">
        <w:rPr>
          <w:b/>
          <w:bCs/>
        </w:rPr>
        <w:t>Капитальный ремонт сети ТВС котельной №3 от камеры 4УТ-6 до 4УТ-8/1 по ул. Республики 36</w:t>
      </w:r>
      <w:r w:rsidRPr="00E969EE">
        <w:rPr>
          <w:b/>
          <w:bCs/>
        </w:rPr>
        <w:t xml:space="preserve">»  </w:t>
      </w:r>
    </w:p>
    <w:p w:rsidR="008663A1" w:rsidRDefault="008663A1" w:rsidP="00AE45AB">
      <w:pPr>
        <w:rPr>
          <w:b/>
          <w:bCs/>
        </w:rPr>
      </w:pPr>
      <w:r w:rsidRPr="003153B3">
        <w:rPr>
          <w:b/>
          <w:bCs/>
        </w:rPr>
        <w:t>Инв</w:t>
      </w:r>
      <w:r>
        <w:rPr>
          <w:b/>
          <w:bCs/>
        </w:rPr>
        <w:t>ентарный</w:t>
      </w:r>
      <w:r w:rsidRPr="003153B3">
        <w:rPr>
          <w:b/>
          <w:bCs/>
        </w:rPr>
        <w:t xml:space="preserve"> </w:t>
      </w:r>
      <w:r>
        <w:rPr>
          <w:b/>
          <w:bCs/>
        </w:rPr>
        <w:t>номер сетей теплоснабжения: 00012708.</w:t>
      </w:r>
    </w:p>
    <w:p w:rsidR="008663A1" w:rsidRDefault="008663A1" w:rsidP="00AE45AB">
      <w:pPr>
        <w:rPr>
          <w:b/>
          <w:bCs/>
        </w:rPr>
      </w:pPr>
      <w:r>
        <w:rPr>
          <w:b/>
          <w:bCs/>
        </w:rPr>
        <w:t>Инвентарный номер сетей водоснабжения: 00012661.</w:t>
      </w:r>
    </w:p>
    <w:p w:rsidR="008663A1" w:rsidRDefault="008663A1" w:rsidP="00AE45AB">
      <w:pPr>
        <w:rPr>
          <w:b/>
          <w:bCs/>
        </w:rPr>
      </w:pPr>
    </w:p>
    <w:tbl>
      <w:tblPr>
        <w:tblW w:w="10008" w:type="dxa"/>
        <w:tblInd w:w="-106" w:type="dxa"/>
        <w:tblLayout w:type="fixed"/>
        <w:tblLook w:val="0000"/>
      </w:tblPr>
      <w:tblGrid>
        <w:gridCol w:w="648"/>
        <w:gridCol w:w="3960"/>
        <w:gridCol w:w="5400"/>
      </w:tblGrid>
      <w:tr w:rsidR="008663A1" w:rsidRPr="009A02AF" w:rsidTr="00934233">
        <w:trPr>
          <w:tblHeader/>
        </w:trPr>
        <w:tc>
          <w:tcPr>
            <w:tcW w:w="648" w:type="dxa"/>
            <w:tcBorders>
              <w:top w:val="single" w:sz="4" w:space="0" w:color="000000"/>
              <w:left w:val="single" w:sz="4" w:space="0" w:color="000000"/>
              <w:bottom w:val="single" w:sz="4" w:space="0" w:color="000000"/>
            </w:tcBorders>
          </w:tcPr>
          <w:p w:rsidR="008663A1" w:rsidRPr="00DD6281" w:rsidRDefault="008663A1" w:rsidP="00934233">
            <w:pPr>
              <w:snapToGrid w:val="0"/>
              <w:jc w:val="center"/>
              <w:rPr>
                <w:b/>
                <w:bCs/>
              </w:rPr>
            </w:pPr>
            <w:r w:rsidRPr="00DD6281">
              <w:rPr>
                <w:b/>
                <w:bCs/>
              </w:rPr>
              <w:t>№ п/п</w:t>
            </w:r>
          </w:p>
        </w:tc>
        <w:tc>
          <w:tcPr>
            <w:tcW w:w="3960" w:type="dxa"/>
            <w:tcBorders>
              <w:top w:val="single" w:sz="4" w:space="0" w:color="000000"/>
              <w:left w:val="single" w:sz="4" w:space="0" w:color="000000"/>
              <w:bottom w:val="single" w:sz="4" w:space="0" w:color="000000"/>
            </w:tcBorders>
          </w:tcPr>
          <w:p w:rsidR="008663A1" w:rsidRPr="00DD6281" w:rsidRDefault="008663A1" w:rsidP="00934233">
            <w:pPr>
              <w:snapToGrid w:val="0"/>
              <w:jc w:val="center"/>
              <w:rPr>
                <w:b/>
                <w:bCs/>
              </w:rPr>
            </w:pPr>
            <w:r w:rsidRPr="00DD6281">
              <w:rPr>
                <w:b/>
                <w:bCs/>
              </w:rPr>
              <w:t>Наименование основных данных и требований</w:t>
            </w:r>
          </w:p>
        </w:tc>
        <w:tc>
          <w:tcPr>
            <w:tcW w:w="5400" w:type="dxa"/>
            <w:tcBorders>
              <w:top w:val="single" w:sz="4" w:space="0" w:color="000000"/>
              <w:left w:val="single" w:sz="4" w:space="0" w:color="000000"/>
              <w:bottom w:val="single" w:sz="4" w:space="0" w:color="000000"/>
              <w:right w:val="single" w:sz="4" w:space="0" w:color="000000"/>
            </w:tcBorders>
            <w:vAlign w:val="center"/>
          </w:tcPr>
          <w:p w:rsidR="008663A1" w:rsidRPr="00DD6281" w:rsidRDefault="008663A1" w:rsidP="00934233">
            <w:pPr>
              <w:snapToGrid w:val="0"/>
              <w:jc w:val="center"/>
              <w:rPr>
                <w:b/>
                <w:bCs/>
              </w:rPr>
            </w:pPr>
            <w:r w:rsidRPr="00DD6281">
              <w:rPr>
                <w:b/>
                <w:bCs/>
              </w:rPr>
              <w:t>Содержание основных данных и требований</w:t>
            </w:r>
          </w:p>
        </w:tc>
      </w:tr>
      <w:tr w:rsidR="008663A1" w:rsidRPr="009A02AF" w:rsidTr="00934233">
        <w:tc>
          <w:tcPr>
            <w:tcW w:w="648" w:type="dxa"/>
            <w:tcBorders>
              <w:top w:val="single" w:sz="4" w:space="0" w:color="000000"/>
              <w:left w:val="single" w:sz="4" w:space="0" w:color="000000"/>
              <w:bottom w:val="single" w:sz="4" w:space="0" w:color="000000"/>
            </w:tcBorders>
          </w:tcPr>
          <w:p w:rsidR="008663A1" w:rsidRPr="00DD6281" w:rsidRDefault="008663A1" w:rsidP="00AE45AB">
            <w:pPr>
              <w:numPr>
                <w:ilvl w:val="0"/>
                <w:numId w:val="2"/>
              </w:numPr>
              <w:tabs>
                <w:tab w:val="clear" w:pos="720"/>
                <w:tab w:val="left" w:pos="0"/>
              </w:tabs>
              <w:snapToGrid w:val="0"/>
              <w:ind w:left="0" w:firstLine="0"/>
              <w:jc w:val="center"/>
            </w:pPr>
          </w:p>
        </w:tc>
        <w:tc>
          <w:tcPr>
            <w:tcW w:w="3960" w:type="dxa"/>
            <w:tcBorders>
              <w:top w:val="single" w:sz="4" w:space="0" w:color="000000"/>
              <w:left w:val="single" w:sz="4" w:space="0" w:color="000000"/>
              <w:bottom w:val="single" w:sz="4" w:space="0" w:color="000000"/>
            </w:tcBorders>
          </w:tcPr>
          <w:p w:rsidR="008663A1" w:rsidRPr="00DD6281" w:rsidRDefault="008663A1" w:rsidP="00934233">
            <w:pPr>
              <w:snapToGrid w:val="0"/>
            </w:pPr>
            <w:r w:rsidRPr="00DD6281">
              <w:t>Основание для проведения ремонта</w:t>
            </w:r>
          </w:p>
        </w:tc>
        <w:tc>
          <w:tcPr>
            <w:tcW w:w="5400" w:type="dxa"/>
            <w:tcBorders>
              <w:top w:val="single" w:sz="4" w:space="0" w:color="000000"/>
              <w:left w:val="single" w:sz="4" w:space="0" w:color="000000"/>
              <w:bottom w:val="single" w:sz="4" w:space="0" w:color="000000"/>
              <w:right w:val="single" w:sz="4" w:space="0" w:color="000000"/>
            </w:tcBorders>
          </w:tcPr>
          <w:p w:rsidR="008663A1" w:rsidRDefault="008663A1" w:rsidP="00934233">
            <w:pPr>
              <w:jc w:val="both"/>
            </w:pPr>
            <w:r>
              <w:t>1. Акт обследования сетей тепловодоснабжения.</w:t>
            </w:r>
          </w:p>
          <w:p w:rsidR="008663A1" w:rsidRPr="00DD6281" w:rsidRDefault="008663A1" w:rsidP="00934233">
            <w:pPr>
              <w:jc w:val="both"/>
            </w:pPr>
            <w:r>
              <w:t xml:space="preserve">2. Служебная записка  СП «Инженерные сети» </w:t>
            </w:r>
          </w:p>
        </w:tc>
      </w:tr>
      <w:tr w:rsidR="008663A1" w:rsidRPr="009A02AF" w:rsidTr="00934233">
        <w:tc>
          <w:tcPr>
            <w:tcW w:w="648" w:type="dxa"/>
            <w:tcBorders>
              <w:top w:val="single" w:sz="4" w:space="0" w:color="000000"/>
              <w:left w:val="single" w:sz="4" w:space="0" w:color="000000"/>
              <w:bottom w:val="single" w:sz="4" w:space="0" w:color="000000"/>
            </w:tcBorders>
          </w:tcPr>
          <w:p w:rsidR="008663A1" w:rsidRPr="00DD6281" w:rsidRDefault="008663A1" w:rsidP="00AE45AB">
            <w:pPr>
              <w:numPr>
                <w:ilvl w:val="0"/>
                <w:numId w:val="2"/>
              </w:numPr>
              <w:tabs>
                <w:tab w:val="clear" w:pos="720"/>
                <w:tab w:val="left" w:pos="0"/>
              </w:tabs>
              <w:snapToGrid w:val="0"/>
              <w:ind w:left="0" w:firstLine="0"/>
              <w:jc w:val="center"/>
            </w:pPr>
          </w:p>
        </w:tc>
        <w:tc>
          <w:tcPr>
            <w:tcW w:w="3960" w:type="dxa"/>
            <w:tcBorders>
              <w:top w:val="single" w:sz="4" w:space="0" w:color="000000"/>
              <w:left w:val="single" w:sz="4" w:space="0" w:color="000000"/>
              <w:bottom w:val="single" w:sz="4" w:space="0" w:color="000000"/>
            </w:tcBorders>
          </w:tcPr>
          <w:p w:rsidR="008663A1" w:rsidRPr="00DD6281" w:rsidRDefault="008663A1" w:rsidP="00934233">
            <w:pPr>
              <w:snapToGrid w:val="0"/>
            </w:pPr>
            <w:r w:rsidRPr="00DD6281">
              <w:t>Место расположения объекта</w:t>
            </w:r>
          </w:p>
        </w:tc>
        <w:tc>
          <w:tcPr>
            <w:tcW w:w="5400" w:type="dxa"/>
            <w:tcBorders>
              <w:top w:val="single" w:sz="4" w:space="0" w:color="000000"/>
              <w:left w:val="single" w:sz="4" w:space="0" w:color="000000"/>
              <w:bottom w:val="single" w:sz="4" w:space="0" w:color="000000"/>
              <w:right w:val="single" w:sz="4" w:space="0" w:color="000000"/>
            </w:tcBorders>
          </w:tcPr>
          <w:p w:rsidR="008663A1" w:rsidRPr="00DD6281" w:rsidRDefault="008663A1" w:rsidP="00934233">
            <w:pPr>
              <w:snapToGrid w:val="0"/>
              <w:jc w:val="both"/>
            </w:pPr>
            <w:r w:rsidRPr="00DD6281">
              <w:t xml:space="preserve">Россия, Тюменская область, ЯНАО, г. Салехард,              ул. </w:t>
            </w:r>
            <w:r>
              <w:t xml:space="preserve">Республики 36 </w:t>
            </w:r>
          </w:p>
        </w:tc>
      </w:tr>
      <w:tr w:rsidR="008663A1" w:rsidRPr="009A02AF" w:rsidTr="00934233">
        <w:tc>
          <w:tcPr>
            <w:tcW w:w="648" w:type="dxa"/>
            <w:tcBorders>
              <w:top w:val="single" w:sz="4" w:space="0" w:color="000000"/>
              <w:left w:val="single" w:sz="4" w:space="0" w:color="000000"/>
              <w:bottom w:val="single" w:sz="4" w:space="0" w:color="000000"/>
            </w:tcBorders>
          </w:tcPr>
          <w:p w:rsidR="008663A1" w:rsidRPr="00DD6281" w:rsidRDefault="008663A1" w:rsidP="00AE45AB">
            <w:pPr>
              <w:numPr>
                <w:ilvl w:val="0"/>
                <w:numId w:val="2"/>
              </w:numPr>
              <w:tabs>
                <w:tab w:val="clear" w:pos="720"/>
                <w:tab w:val="left" w:pos="0"/>
              </w:tabs>
              <w:snapToGrid w:val="0"/>
              <w:ind w:left="0" w:firstLine="0"/>
              <w:jc w:val="center"/>
            </w:pPr>
          </w:p>
        </w:tc>
        <w:tc>
          <w:tcPr>
            <w:tcW w:w="3960" w:type="dxa"/>
            <w:tcBorders>
              <w:top w:val="single" w:sz="4" w:space="0" w:color="000000"/>
              <w:left w:val="single" w:sz="4" w:space="0" w:color="000000"/>
              <w:bottom w:val="single" w:sz="4" w:space="0" w:color="000000"/>
            </w:tcBorders>
          </w:tcPr>
          <w:p w:rsidR="008663A1" w:rsidRPr="00DD6281" w:rsidRDefault="008663A1" w:rsidP="00934233">
            <w:pPr>
              <w:snapToGrid w:val="0"/>
            </w:pPr>
            <w:r>
              <w:t>Состав и в</w:t>
            </w:r>
            <w:r w:rsidRPr="00DD6281">
              <w:t>ид работ</w:t>
            </w:r>
          </w:p>
        </w:tc>
        <w:tc>
          <w:tcPr>
            <w:tcW w:w="5400" w:type="dxa"/>
            <w:tcBorders>
              <w:top w:val="single" w:sz="4" w:space="0" w:color="000000"/>
              <w:left w:val="single" w:sz="4" w:space="0" w:color="000000"/>
              <w:bottom w:val="single" w:sz="4" w:space="0" w:color="000000"/>
              <w:right w:val="single" w:sz="4" w:space="0" w:color="000000"/>
            </w:tcBorders>
          </w:tcPr>
          <w:p w:rsidR="008663A1" w:rsidRPr="00B44E33" w:rsidRDefault="008663A1" w:rsidP="00934233">
            <w:pPr>
              <w:jc w:val="both"/>
            </w:pPr>
            <w:r w:rsidRPr="00B44E33">
              <w:t>Капитальный ремонт</w:t>
            </w:r>
            <w:r>
              <w:t>.</w:t>
            </w:r>
          </w:p>
        </w:tc>
      </w:tr>
      <w:tr w:rsidR="008663A1" w:rsidRPr="009A02AF" w:rsidTr="00934233">
        <w:tc>
          <w:tcPr>
            <w:tcW w:w="648" w:type="dxa"/>
            <w:tcBorders>
              <w:top w:val="single" w:sz="4" w:space="0" w:color="000000"/>
              <w:left w:val="single" w:sz="4" w:space="0" w:color="000000"/>
              <w:bottom w:val="single" w:sz="4" w:space="0" w:color="000000"/>
            </w:tcBorders>
          </w:tcPr>
          <w:p w:rsidR="008663A1" w:rsidRPr="00DD6281" w:rsidRDefault="008663A1" w:rsidP="00AE45AB">
            <w:pPr>
              <w:numPr>
                <w:ilvl w:val="0"/>
                <w:numId w:val="2"/>
              </w:numPr>
              <w:tabs>
                <w:tab w:val="clear" w:pos="720"/>
                <w:tab w:val="left" w:pos="0"/>
              </w:tabs>
              <w:snapToGrid w:val="0"/>
              <w:ind w:left="0" w:firstLine="0"/>
              <w:jc w:val="center"/>
            </w:pPr>
          </w:p>
        </w:tc>
        <w:tc>
          <w:tcPr>
            <w:tcW w:w="3960" w:type="dxa"/>
            <w:tcBorders>
              <w:top w:val="single" w:sz="4" w:space="0" w:color="000000"/>
              <w:left w:val="single" w:sz="4" w:space="0" w:color="000000"/>
              <w:bottom w:val="single" w:sz="4" w:space="0" w:color="000000"/>
            </w:tcBorders>
          </w:tcPr>
          <w:p w:rsidR="008663A1" w:rsidRPr="00DD6281" w:rsidRDefault="008663A1" w:rsidP="00934233">
            <w:pPr>
              <w:snapToGrid w:val="0"/>
            </w:pPr>
            <w:r w:rsidRPr="00DD6281">
              <w:t>Срок проведения работ</w:t>
            </w:r>
          </w:p>
        </w:tc>
        <w:tc>
          <w:tcPr>
            <w:tcW w:w="5400" w:type="dxa"/>
            <w:tcBorders>
              <w:top w:val="single" w:sz="4" w:space="0" w:color="000000"/>
              <w:left w:val="single" w:sz="4" w:space="0" w:color="000000"/>
              <w:bottom w:val="single" w:sz="4" w:space="0" w:color="000000"/>
              <w:right w:val="single" w:sz="4" w:space="0" w:color="000000"/>
            </w:tcBorders>
          </w:tcPr>
          <w:p w:rsidR="008663A1" w:rsidRPr="000A189C" w:rsidRDefault="008663A1" w:rsidP="00934233">
            <w:pPr>
              <w:jc w:val="both"/>
            </w:pPr>
            <w:r w:rsidRPr="000A189C">
              <w:t>В соответствии с условием в договоре.</w:t>
            </w:r>
          </w:p>
        </w:tc>
      </w:tr>
      <w:tr w:rsidR="008663A1" w:rsidRPr="009A02AF" w:rsidTr="00934233">
        <w:tc>
          <w:tcPr>
            <w:tcW w:w="648" w:type="dxa"/>
            <w:tcBorders>
              <w:top w:val="single" w:sz="4" w:space="0" w:color="000000"/>
              <w:left w:val="single" w:sz="4" w:space="0" w:color="000000"/>
              <w:bottom w:val="single" w:sz="4" w:space="0" w:color="000000"/>
            </w:tcBorders>
          </w:tcPr>
          <w:p w:rsidR="008663A1" w:rsidRPr="00DD6281" w:rsidRDefault="008663A1" w:rsidP="00934233">
            <w:pPr>
              <w:snapToGrid w:val="0"/>
              <w:jc w:val="center"/>
            </w:pPr>
            <w:r>
              <w:t>5.</w:t>
            </w:r>
          </w:p>
        </w:tc>
        <w:tc>
          <w:tcPr>
            <w:tcW w:w="3960" w:type="dxa"/>
            <w:tcBorders>
              <w:top w:val="single" w:sz="4" w:space="0" w:color="000000"/>
              <w:left w:val="single" w:sz="4" w:space="0" w:color="000000"/>
              <w:bottom w:val="single" w:sz="4" w:space="0" w:color="000000"/>
            </w:tcBorders>
          </w:tcPr>
          <w:p w:rsidR="008663A1" w:rsidRPr="00DD6281" w:rsidRDefault="008663A1" w:rsidP="00934233">
            <w:pPr>
              <w:pStyle w:val="BodyTextIndent"/>
              <w:ind w:left="0" w:firstLine="0"/>
              <w:jc w:val="left"/>
              <w:rPr>
                <w:color w:val="000000"/>
              </w:rPr>
            </w:pPr>
            <w:r w:rsidRPr="00DD6281">
              <w:rPr>
                <w:color w:val="000000"/>
              </w:rPr>
              <w:t>Особые условия строительства (в т.ч. планировочные ограничения, особые геологические и гидрогеологические условия)</w:t>
            </w:r>
          </w:p>
        </w:tc>
        <w:tc>
          <w:tcPr>
            <w:tcW w:w="5400" w:type="dxa"/>
            <w:tcBorders>
              <w:top w:val="single" w:sz="4" w:space="0" w:color="000000"/>
              <w:left w:val="single" w:sz="4" w:space="0" w:color="000000"/>
              <w:bottom w:val="single" w:sz="4" w:space="0" w:color="000000"/>
              <w:right w:val="single" w:sz="4" w:space="0" w:color="000000"/>
            </w:tcBorders>
          </w:tcPr>
          <w:p w:rsidR="008663A1" w:rsidRPr="00DD6281" w:rsidRDefault="008663A1" w:rsidP="00934233">
            <w:pPr>
              <w:shd w:val="clear" w:color="auto" w:fill="FFFFFF"/>
              <w:jc w:val="both"/>
            </w:pPr>
            <w:r>
              <w:t xml:space="preserve">1. </w:t>
            </w:r>
            <w:r w:rsidRPr="00DD6281">
              <w:t>В условиях существующей застройки.</w:t>
            </w:r>
          </w:p>
          <w:p w:rsidR="008663A1" w:rsidRPr="00DD6281" w:rsidRDefault="008663A1" w:rsidP="00934233">
            <w:pPr>
              <w:shd w:val="clear" w:color="auto" w:fill="FFFFFF"/>
              <w:jc w:val="both"/>
            </w:pPr>
            <w:r>
              <w:rPr>
                <w:color w:val="000000"/>
              </w:rPr>
              <w:t xml:space="preserve">2. </w:t>
            </w:r>
            <w:r w:rsidRPr="006C5C81">
              <w:rPr>
                <w:color w:val="000000"/>
              </w:rPr>
              <w:t xml:space="preserve">Объект расположен в г. Салехард ЯНАО </w:t>
            </w:r>
            <w:r>
              <w:rPr>
                <w:color w:val="000000"/>
              </w:rPr>
              <w:t>на т</w:t>
            </w:r>
            <w:r w:rsidRPr="00DD6281">
              <w:t>ерритори</w:t>
            </w:r>
            <w:r>
              <w:t>и</w:t>
            </w:r>
            <w:r w:rsidRPr="00DD6281">
              <w:t xml:space="preserve"> распространения вечномёрзлых грунтов.</w:t>
            </w:r>
          </w:p>
          <w:p w:rsidR="008663A1" w:rsidRPr="00DD6281" w:rsidRDefault="008663A1" w:rsidP="00934233">
            <w:pPr>
              <w:shd w:val="clear" w:color="auto" w:fill="FFFFFF"/>
              <w:jc w:val="both"/>
            </w:pPr>
            <w:r>
              <w:t>Климатический подрайон - 1Г.</w:t>
            </w:r>
          </w:p>
          <w:p w:rsidR="008663A1" w:rsidRPr="00DD6281" w:rsidRDefault="008663A1" w:rsidP="00934233">
            <w:pPr>
              <w:shd w:val="clear" w:color="auto" w:fill="FFFFFF"/>
              <w:jc w:val="both"/>
            </w:pPr>
            <w:r w:rsidRPr="00DD6281">
              <w:t>Расчётная температура наружного воздуха – 42 С</w:t>
            </w:r>
            <w:r w:rsidRPr="00DD6281">
              <w:rPr>
                <w:vertAlign w:val="superscript"/>
              </w:rPr>
              <w:t>0</w:t>
            </w:r>
            <w:r>
              <w:t>.</w:t>
            </w:r>
          </w:p>
          <w:p w:rsidR="008663A1" w:rsidRPr="00DD6281" w:rsidRDefault="008663A1" w:rsidP="00934233">
            <w:pPr>
              <w:jc w:val="both"/>
            </w:pPr>
            <w:r w:rsidRPr="00DD6281">
              <w:t>Расчётное значени</w:t>
            </w:r>
            <w:r>
              <w:t>е снегового покрова - 320 кг/м2.</w:t>
            </w:r>
          </w:p>
          <w:p w:rsidR="008663A1" w:rsidRPr="00DD6281" w:rsidRDefault="008663A1" w:rsidP="00934233">
            <w:pPr>
              <w:shd w:val="clear" w:color="auto" w:fill="FFFFFF"/>
              <w:jc w:val="both"/>
            </w:pPr>
            <w:r w:rsidRPr="00DD6281">
              <w:t>Расчётная ветровая нагрузка – 48 кг/см2.</w:t>
            </w:r>
          </w:p>
        </w:tc>
      </w:tr>
      <w:tr w:rsidR="008663A1" w:rsidRPr="009A02AF" w:rsidTr="00934233">
        <w:trPr>
          <w:trHeight w:val="70"/>
        </w:trPr>
        <w:tc>
          <w:tcPr>
            <w:tcW w:w="648" w:type="dxa"/>
            <w:tcBorders>
              <w:top w:val="single" w:sz="4" w:space="0" w:color="000000"/>
              <w:left w:val="single" w:sz="4" w:space="0" w:color="000000"/>
              <w:bottom w:val="single" w:sz="4" w:space="0" w:color="000000"/>
            </w:tcBorders>
          </w:tcPr>
          <w:p w:rsidR="008663A1" w:rsidRPr="00DD6281" w:rsidRDefault="008663A1" w:rsidP="00934233">
            <w:pPr>
              <w:snapToGrid w:val="0"/>
              <w:jc w:val="center"/>
            </w:pPr>
            <w:r>
              <w:t>6.</w:t>
            </w:r>
          </w:p>
        </w:tc>
        <w:tc>
          <w:tcPr>
            <w:tcW w:w="3960" w:type="dxa"/>
            <w:tcBorders>
              <w:top w:val="single" w:sz="4" w:space="0" w:color="000000"/>
              <w:left w:val="single" w:sz="4" w:space="0" w:color="000000"/>
              <w:bottom w:val="single" w:sz="4" w:space="0" w:color="000000"/>
            </w:tcBorders>
          </w:tcPr>
          <w:p w:rsidR="008663A1" w:rsidRPr="0095308B" w:rsidRDefault="008663A1" w:rsidP="00934233">
            <w:pPr>
              <w:pStyle w:val="BodyTextIndent"/>
              <w:ind w:left="0" w:firstLine="0"/>
              <w:jc w:val="left"/>
              <w:rPr>
                <w:color w:val="000000"/>
              </w:rPr>
            </w:pPr>
            <w:r>
              <w:rPr>
                <w:color w:val="000000"/>
              </w:rPr>
              <w:t>Исходные данные</w:t>
            </w:r>
          </w:p>
        </w:tc>
        <w:tc>
          <w:tcPr>
            <w:tcW w:w="5400" w:type="dxa"/>
            <w:tcBorders>
              <w:top w:val="single" w:sz="4" w:space="0" w:color="000000"/>
              <w:left w:val="single" w:sz="4" w:space="0" w:color="000000"/>
              <w:bottom w:val="single" w:sz="4" w:space="0" w:color="000000"/>
              <w:right w:val="single" w:sz="4" w:space="0" w:color="000000"/>
            </w:tcBorders>
          </w:tcPr>
          <w:p w:rsidR="008663A1" w:rsidRDefault="008663A1" w:rsidP="00934233">
            <w:pPr>
              <w:jc w:val="both"/>
            </w:pPr>
            <w:r>
              <w:t>1. Источник теплоснабжения - котельная №30.</w:t>
            </w:r>
          </w:p>
          <w:p w:rsidR="008663A1" w:rsidRDefault="008663A1" w:rsidP="00934233">
            <w:pPr>
              <w:jc w:val="both"/>
            </w:pPr>
            <w:r>
              <w:t>2. Сети теплоснабжения - двухтрубные.</w:t>
            </w:r>
          </w:p>
          <w:p w:rsidR="008663A1" w:rsidRDefault="008663A1" w:rsidP="00934233">
            <w:pPr>
              <w:jc w:val="both"/>
            </w:pPr>
            <w:r>
              <w:t>3. Сети водоснабжения - однотрубные.</w:t>
            </w:r>
          </w:p>
          <w:p w:rsidR="008663A1" w:rsidRDefault="008663A1" w:rsidP="00934233">
            <w:pPr>
              <w:jc w:val="both"/>
            </w:pPr>
            <w:r>
              <w:t xml:space="preserve">4. Сети ТВС </w:t>
            </w:r>
            <w:r w:rsidRPr="000A189C">
              <w:t xml:space="preserve">камеры 4УТ-6 до 4УТ-8/1 </w:t>
            </w:r>
            <w:r>
              <w:t>проложены подземно в ж/б лотках.</w:t>
            </w:r>
          </w:p>
          <w:p w:rsidR="008663A1" w:rsidRDefault="008663A1" w:rsidP="00934233">
            <w:pPr>
              <w:jc w:val="both"/>
            </w:pPr>
            <w:r>
              <w:t>5. Диаметры существующих трубопроводов теплоснабжения Т1, Т2 составляют 219 мм.</w:t>
            </w:r>
          </w:p>
          <w:p w:rsidR="008663A1" w:rsidRDefault="008663A1" w:rsidP="00934233">
            <w:pPr>
              <w:jc w:val="both"/>
            </w:pPr>
            <w:r>
              <w:t>6. Диаметр существующего трубопровода водоснабжения В1 составляет 159мм.</w:t>
            </w:r>
          </w:p>
          <w:p w:rsidR="008663A1" w:rsidRPr="00D349D9" w:rsidRDefault="008663A1" w:rsidP="00934233">
            <w:pPr>
              <w:jc w:val="both"/>
            </w:pPr>
          </w:p>
        </w:tc>
      </w:tr>
      <w:tr w:rsidR="008663A1" w:rsidRPr="009A02AF" w:rsidTr="00934233">
        <w:trPr>
          <w:trHeight w:val="70"/>
        </w:trPr>
        <w:tc>
          <w:tcPr>
            <w:tcW w:w="648" w:type="dxa"/>
            <w:tcBorders>
              <w:top w:val="single" w:sz="4" w:space="0" w:color="000000"/>
              <w:left w:val="single" w:sz="4" w:space="0" w:color="000000"/>
              <w:bottom w:val="single" w:sz="4" w:space="0" w:color="000000"/>
            </w:tcBorders>
          </w:tcPr>
          <w:p w:rsidR="008663A1" w:rsidRPr="00DD6281" w:rsidRDefault="008663A1" w:rsidP="00934233">
            <w:pPr>
              <w:snapToGrid w:val="0"/>
              <w:jc w:val="center"/>
            </w:pPr>
            <w:r>
              <w:t>7.</w:t>
            </w:r>
          </w:p>
        </w:tc>
        <w:tc>
          <w:tcPr>
            <w:tcW w:w="3960" w:type="dxa"/>
            <w:tcBorders>
              <w:top w:val="single" w:sz="4" w:space="0" w:color="000000"/>
              <w:left w:val="single" w:sz="4" w:space="0" w:color="000000"/>
              <w:bottom w:val="single" w:sz="4" w:space="0" w:color="000000"/>
            </w:tcBorders>
          </w:tcPr>
          <w:p w:rsidR="008663A1" w:rsidRDefault="008663A1" w:rsidP="00934233">
            <w:pPr>
              <w:pStyle w:val="BodyTextIndent"/>
              <w:ind w:left="0" w:firstLine="0"/>
              <w:jc w:val="left"/>
              <w:rPr>
                <w:color w:val="000000"/>
              </w:rPr>
            </w:pPr>
            <w:r w:rsidRPr="0095308B">
              <w:rPr>
                <w:color w:val="000000"/>
              </w:rPr>
              <w:t>Основные технологические характеристики проектируемой теплотрассы</w:t>
            </w:r>
          </w:p>
          <w:p w:rsidR="008663A1" w:rsidRPr="00D349D9" w:rsidRDefault="008663A1" w:rsidP="00934233"/>
          <w:p w:rsidR="008663A1" w:rsidRDefault="008663A1" w:rsidP="00934233"/>
          <w:p w:rsidR="008663A1" w:rsidRPr="00D349D9" w:rsidRDefault="008663A1" w:rsidP="00934233">
            <w:pPr>
              <w:tabs>
                <w:tab w:val="left" w:pos="1399"/>
              </w:tabs>
            </w:pPr>
            <w:r>
              <w:tab/>
            </w:r>
          </w:p>
        </w:tc>
        <w:tc>
          <w:tcPr>
            <w:tcW w:w="5400" w:type="dxa"/>
            <w:tcBorders>
              <w:top w:val="single" w:sz="4" w:space="0" w:color="000000"/>
              <w:left w:val="single" w:sz="4" w:space="0" w:color="000000"/>
              <w:bottom w:val="single" w:sz="4" w:space="0" w:color="000000"/>
              <w:right w:val="single" w:sz="4" w:space="0" w:color="000000"/>
            </w:tcBorders>
          </w:tcPr>
          <w:p w:rsidR="008663A1" w:rsidRDefault="008663A1" w:rsidP="00934233">
            <w:pPr>
              <w:jc w:val="both"/>
            </w:pPr>
            <w:r>
              <w:t>1. Источник теплоснабжения - котельная №30.</w:t>
            </w:r>
          </w:p>
          <w:p w:rsidR="008663A1" w:rsidRDefault="008663A1" w:rsidP="00934233">
            <w:pPr>
              <w:jc w:val="both"/>
            </w:pPr>
            <w:r>
              <w:t>2. Сети теплоснабжения - двутрубные.</w:t>
            </w:r>
          </w:p>
          <w:p w:rsidR="008663A1" w:rsidRDefault="008663A1" w:rsidP="00934233">
            <w:pPr>
              <w:jc w:val="both"/>
            </w:pPr>
            <w:r>
              <w:t>3. Сети водоснабжения - однотрубные.</w:t>
            </w:r>
          </w:p>
          <w:p w:rsidR="008663A1" w:rsidRDefault="008663A1" w:rsidP="00934233">
            <w:pPr>
              <w:jc w:val="both"/>
            </w:pPr>
            <w:r>
              <w:t xml:space="preserve">4. Диаметры проектируемых трубопроводов теплоснабжения Т1,Т2 составляют </w:t>
            </w:r>
            <w:r w:rsidRPr="005700B8">
              <w:t>219мм.</w:t>
            </w:r>
          </w:p>
          <w:p w:rsidR="008663A1" w:rsidRDefault="008663A1" w:rsidP="00934233">
            <w:pPr>
              <w:jc w:val="both"/>
            </w:pPr>
            <w:r>
              <w:t>5. Диаметры проектируемого трубопровода водоснабжения В1 составляют 160мм</w:t>
            </w:r>
            <w:r w:rsidRPr="005700B8">
              <w:t>.</w:t>
            </w:r>
          </w:p>
          <w:p w:rsidR="008663A1" w:rsidRDefault="008663A1" w:rsidP="00934233">
            <w:pPr>
              <w:jc w:val="both"/>
            </w:pPr>
            <w:r w:rsidRPr="00EE6A4B">
              <w:t xml:space="preserve">6. Протяженность трассы – </w:t>
            </w:r>
            <w:r>
              <w:t>39</w:t>
            </w:r>
            <w:r w:rsidRPr="00EE6A4B">
              <w:t xml:space="preserve"> м.</w:t>
            </w:r>
          </w:p>
          <w:p w:rsidR="008663A1" w:rsidRPr="00DD6281" w:rsidRDefault="008663A1" w:rsidP="00934233">
            <w:pPr>
              <w:jc w:val="both"/>
            </w:pPr>
            <w:r>
              <w:t>7. Температура теплоносителя - 90-70ºС.</w:t>
            </w:r>
          </w:p>
        </w:tc>
      </w:tr>
      <w:tr w:rsidR="008663A1" w:rsidRPr="009A02AF" w:rsidTr="00934233">
        <w:tc>
          <w:tcPr>
            <w:tcW w:w="648" w:type="dxa"/>
            <w:tcBorders>
              <w:top w:val="single" w:sz="4" w:space="0" w:color="000000"/>
              <w:left w:val="single" w:sz="4" w:space="0" w:color="000000"/>
              <w:bottom w:val="single" w:sz="4" w:space="0" w:color="000000"/>
            </w:tcBorders>
          </w:tcPr>
          <w:p w:rsidR="008663A1" w:rsidRPr="00DD6281" w:rsidRDefault="008663A1" w:rsidP="00934233">
            <w:pPr>
              <w:snapToGrid w:val="0"/>
              <w:jc w:val="center"/>
            </w:pPr>
            <w:r>
              <w:t>8.</w:t>
            </w:r>
          </w:p>
        </w:tc>
        <w:tc>
          <w:tcPr>
            <w:tcW w:w="3960" w:type="dxa"/>
            <w:tcBorders>
              <w:top w:val="single" w:sz="4" w:space="0" w:color="000000"/>
              <w:left w:val="single" w:sz="4" w:space="0" w:color="000000"/>
              <w:bottom w:val="single" w:sz="4" w:space="0" w:color="000000"/>
            </w:tcBorders>
          </w:tcPr>
          <w:p w:rsidR="008663A1" w:rsidRPr="00254C2E" w:rsidRDefault="008663A1" w:rsidP="00934233">
            <w:pPr>
              <w:tabs>
                <w:tab w:val="left" w:pos="838"/>
              </w:tabs>
              <w:jc w:val="both"/>
            </w:pPr>
            <w:r w:rsidRPr="00254C2E">
              <w:t>Состав работ</w:t>
            </w:r>
          </w:p>
          <w:p w:rsidR="008663A1" w:rsidRPr="0095308B" w:rsidRDefault="008663A1" w:rsidP="00934233">
            <w:pPr>
              <w:snapToGrid w:val="0"/>
            </w:pPr>
          </w:p>
        </w:tc>
        <w:tc>
          <w:tcPr>
            <w:tcW w:w="5400" w:type="dxa"/>
            <w:tcBorders>
              <w:top w:val="single" w:sz="4" w:space="0" w:color="000000"/>
              <w:left w:val="single" w:sz="4" w:space="0" w:color="000000"/>
              <w:bottom w:val="single" w:sz="4" w:space="0" w:color="000000"/>
              <w:right w:val="single" w:sz="4" w:space="0" w:color="000000"/>
            </w:tcBorders>
          </w:tcPr>
          <w:p w:rsidR="008663A1" w:rsidRPr="00564AF7" w:rsidRDefault="008663A1" w:rsidP="00934233">
            <w:pPr>
              <w:jc w:val="both"/>
            </w:pPr>
            <w:r>
              <w:t xml:space="preserve">1. </w:t>
            </w:r>
            <w:r w:rsidRPr="00564AF7">
              <w:t>Выполнить капитальный ремонт сети ТВС</w:t>
            </w:r>
            <w:r>
              <w:t xml:space="preserve"> </w:t>
            </w:r>
            <w:r w:rsidRPr="000A189C">
              <w:t>котельной №3 от камеры 4УТ-6 до 4УТ-8/1 по ул. Республики 36</w:t>
            </w:r>
            <w:r>
              <w:t xml:space="preserve"> </w:t>
            </w:r>
            <w:r w:rsidRPr="00564AF7">
              <w:t xml:space="preserve">согласно </w:t>
            </w:r>
            <w:r>
              <w:t>дефектной ведомости</w:t>
            </w:r>
            <w:r w:rsidRPr="00564AF7">
              <w:t xml:space="preserve"> и в соответствии СНиП 2.04.02-84*, СНиП 2.04.07-86*, РД  153-34.0-20.518-2003.</w:t>
            </w:r>
          </w:p>
          <w:p w:rsidR="008663A1" w:rsidRDefault="008663A1" w:rsidP="00934233">
            <w:pPr>
              <w:jc w:val="both"/>
            </w:pPr>
            <w:r>
              <w:t xml:space="preserve">2. </w:t>
            </w:r>
            <w:r w:rsidRPr="00B514B6">
              <w:t>Перед началом работ составить Акт осмотра объекта на предмет повторного использования материала с привлечением представителей заказчика, эксплуатирующей и подрядной организаций.</w:t>
            </w:r>
          </w:p>
          <w:p w:rsidR="008663A1" w:rsidRDefault="008663A1" w:rsidP="00934233">
            <w:pPr>
              <w:jc w:val="both"/>
            </w:pPr>
            <w:r>
              <w:t xml:space="preserve">3. Сети тепловодоснабжения проложить: </w:t>
            </w:r>
          </w:p>
          <w:p w:rsidR="008663A1" w:rsidRDefault="008663A1" w:rsidP="00934233">
            <w:pPr>
              <w:jc w:val="both"/>
            </w:pPr>
            <w:r>
              <w:t xml:space="preserve">- от камеры </w:t>
            </w:r>
            <w:r w:rsidRPr="000A189C">
              <w:t xml:space="preserve">4УТ-6 до 4УТ-8/1 </w:t>
            </w:r>
            <w:r>
              <w:t xml:space="preserve"> - подземно в существующих ж/б лотках;</w:t>
            </w:r>
          </w:p>
          <w:p w:rsidR="008663A1" w:rsidRDefault="008663A1" w:rsidP="00934233">
            <w:pPr>
              <w:jc w:val="both"/>
            </w:pPr>
            <w:r>
              <w:t>4. Выполнить  подключение к существующим сетям ТВС.</w:t>
            </w:r>
          </w:p>
          <w:p w:rsidR="008663A1" w:rsidRDefault="008663A1" w:rsidP="00934233">
            <w:pPr>
              <w:jc w:val="both"/>
            </w:pPr>
            <w:r>
              <w:t>5. Выполнить переврезку потребителей и утепление всех врезок и запорной арматуры.</w:t>
            </w:r>
          </w:p>
          <w:p w:rsidR="008663A1" w:rsidRDefault="008663A1" w:rsidP="00934233">
            <w:pPr>
              <w:jc w:val="both"/>
            </w:pPr>
            <w:r>
              <w:t xml:space="preserve">6. </w:t>
            </w:r>
            <w:r w:rsidRPr="00EB59A3">
              <w:t xml:space="preserve">Источники наружного противопожарного </w:t>
            </w:r>
            <w:r>
              <w:t>в</w:t>
            </w:r>
            <w:r w:rsidRPr="00EB59A3">
              <w:t>одоснабжения</w:t>
            </w:r>
            <w:r>
              <w:t xml:space="preserve"> - о</w:t>
            </w:r>
            <w:r w:rsidRPr="00EB59A3">
              <w:t>т существующих пожарных гидрантов.</w:t>
            </w:r>
          </w:p>
          <w:p w:rsidR="008663A1" w:rsidRDefault="008663A1" w:rsidP="00934233">
            <w:pPr>
              <w:jc w:val="both"/>
            </w:pPr>
            <w:r>
              <w:t xml:space="preserve">7. После демонтажа весь материал, включая временный водопровод, очищается от мусора и вывозится на склад АО "Салехардэнерго" и сдается по накладной. </w:t>
            </w:r>
          </w:p>
          <w:p w:rsidR="008663A1" w:rsidRPr="00556269" w:rsidRDefault="008663A1" w:rsidP="00934233">
            <w:pPr>
              <w:jc w:val="both"/>
            </w:pPr>
          </w:p>
        </w:tc>
      </w:tr>
      <w:tr w:rsidR="008663A1" w:rsidRPr="009A02AF" w:rsidTr="00934233">
        <w:tc>
          <w:tcPr>
            <w:tcW w:w="648" w:type="dxa"/>
            <w:tcBorders>
              <w:top w:val="single" w:sz="4" w:space="0" w:color="000000"/>
              <w:left w:val="single" w:sz="4" w:space="0" w:color="000000"/>
              <w:bottom w:val="single" w:sz="4" w:space="0" w:color="000000"/>
            </w:tcBorders>
          </w:tcPr>
          <w:p w:rsidR="008663A1" w:rsidRPr="00DD6281" w:rsidRDefault="008663A1" w:rsidP="00934233">
            <w:pPr>
              <w:snapToGrid w:val="0"/>
              <w:jc w:val="center"/>
            </w:pPr>
            <w:r>
              <w:t>9.</w:t>
            </w:r>
          </w:p>
        </w:tc>
        <w:tc>
          <w:tcPr>
            <w:tcW w:w="3960" w:type="dxa"/>
            <w:tcBorders>
              <w:top w:val="single" w:sz="4" w:space="0" w:color="000000"/>
              <w:left w:val="single" w:sz="4" w:space="0" w:color="000000"/>
              <w:bottom w:val="single" w:sz="4" w:space="0" w:color="000000"/>
            </w:tcBorders>
          </w:tcPr>
          <w:p w:rsidR="008663A1" w:rsidRPr="00DD6281" w:rsidRDefault="008663A1" w:rsidP="00934233">
            <w:pPr>
              <w:snapToGrid w:val="0"/>
            </w:pPr>
            <w:r>
              <w:t>Основные требования к инженерному и технологическому оборудованию, материалам</w:t>
            </w:r>
          </w:p>
        </w:tc>
        <w:tc>
          <w:tcPr>
            <w:tcW w:w="5400" w:type="dxa"/>
            <w:tcBorders>
              <w:top w:val="single" w:sz="4" w:space="0" w:color="000000"/>
              <w:left w:val="single" w:sz="4" w:space="0" w:color="000000"/>
              <w:bottom w:val="single" w:sz="4" w:space="0" w:color="000000"/>
              <w:right w:val="single" w:sz="4" w:space="0" w:color="000000"/>
            </w:tcBorders>
          </w:tcPr>
          <w:p w:rsidR="008663A1" w:rsidRDefault="008663A1" w:rsidP="00934233">
            <w:pPr>
              <w:jc w:val="both"/>
            </w:pPr>
            <w:r>
              <w:t xml:space="preserve">1. Трубопроводы теплоснабжения </w:t>
            </w:r>
            <w:r w:rsidRPr="000A189C">
              <w:t xml:space="preserve">4УТ-6 до 4УТ-8/1 </w:t>
            </w:r>
            <w:r>
              <w:t xml:space="preserve">выполнить </w:t>
            </w:r>
            <w:r w:rsidRPr="0047554B">
              <w:t xml:space="preserve">из стальных предизолированных труб в </w:t>
            </w:r>
            <w:r>
              <w:t>ППМИ</w:t>
            </w:r>
            <w:r w:rsidRPr="0047554B">
              <w:t xml:space="preserve"> изоляции </w:t>
            </w:r>
            <w:r>
              <w:t>ГОСТ 10705-80.</w:t>
            </w:r>
          </w:p>
          <w:p w:rsidR="008663A1" w:rsidRDefault="008663A1" w:rsidP="00934233">
            <w:pPr>
              <w:jc w:val="both"/>
            </w:pPr>
            <w:r>
              <w:t xml:space="preserve">2. Трубопровод водоснабжения от камеры </w:t>
            </w:r>
            <w:r w:rsidRPr="000A189C">
              <w:t>4УТ-6 до 4УТ-8/1</w:t>
            </w:r>
            <w:r>
              <w:t xml:space="preserve"> выполнить из трубы АРКТИК ПЭ100-ППУ-ПЭ SDR17.</w:t>
            </w:r>
          </w:p>
          <w:p w:rsidR="008663A1" w:rsidRDefault="008663A1" w:rsidP="00934233">
            <w:pPr>
              <w:jc w:val="both"/>
            </w:pPr>
            <w:r>
              <w:t>3. В камерах в местах врезок трубы водоснабжения принять стальные электросварные по ГОСТ 10704-91 марка стали 20 по ГОСТ 8732-78. Утепление трубопроводов выполнить съемными ППУ скорлупами с обертыванием пленкой ПВХ.</w:t>
            </w:r>
          </w:p>
          <w:p w:rsidR="008663A1" w:rsidRDefault="008663A1" w:rsidP="00934233">
            <w:pPr>
              <w:jc w:val="both"/>
            </w:pPr>
            <w:r>
              <w:t>4. Предусмотреть утепление стыков и отводов на углах поворотов трубопроводов Т1В1Т2.</w:t>
            </w:r>
          </w:p>
          <w:p w:rsidR="008663A1" w:rsidRDefault="008663A1" w:rsidP="00934233">
            <w:pPr>
              <w:jc w:val="both"/>
            </w:pPr>
            <w:r>
              <w:t>5. Все материалы при производстве работ использовать новые, не бывшие в употреблении.</w:t>
            </w:r>
          </w:p>
          <w:p w:rsidR="008663A1" w:rsidRPr="00DD6281" w:rsidRDefault="008663A1" w:rsidP="00934233">
            <w:pPr>
              <w:jc w:val="both"/>
            </w:pPr>
            <w:r>
              <w:t xml:space="preserve">6. </w:t>
            </w:r>
            <w:r w:rsidRPr="008E5425">
              <w:rPr>
                <w:color w:val="000000"/>
              </w:rPr>
              <w:t>При выборе материалов и изделий для строительства, применять имеющие сертификат пожарной безопасности.</w:t>
            </w:r>
          </w:p>
        </w:tc>
      </w:tr>
      <w:tr w:rsidR="008663A1" w:rsidRPr="009A02AF" w:rsidTr="00934233">
        <w:tc>
          <w:tcPr>
            <w:tcW w:w="648" w:type="dxa"/>
            <w:tcBorders>
              <w:top w:val="single" w:sz="4" w:space="0" w:color="000000"/>
              <w:left w:val="single" w:sz="4" w:space="0" w:color="000000"/>
              <w:bottom w:val="single" w:sz="4" w:space="0" w:color="000000"/>
            </w:tcBorders>
          </w:tcPr>
          <w:p w:rsidR="008663A1" w:rsidRPr="00DD6281" w:rsidRDefault="008663A1" w:rsidP="00934233">
            <w:pPr>
              <w:snapToGrid w:val="0"/>
              <w:jc w:val="center"/>
            </w:pPr>
            <w:r>
              <w:t>10.</w:t>
            </w:r>
          </w:p>
        </w:tc>
        <w:tc>
          <w:tcPr>
            <w:tcW w:w="3960" w:type="dxa"/>
            <w:tcBorders>
              <w:top w:val="single" w:sz="4" w:space="0" w:color="000000"/>
              <w:left w:val="single" w:sz="4" w:space="0" w:color="000000"/>
              <w:bottom w:val="single" w:sz="4" w:space="0" w:color="000000"/>
            </w:tcBorders>
          </w:tcPr>
          <w:p w:rsidR="008663A1" w:rsidRPr="00F47228" w:rsidRDefault="008663A1" w:rsidP="00934233">
            <w:pPr>
              <w:pStyle w:val="BodyTextIndent"/>
              <w:ind w:left="0" w:firstLine="0"/>
              <w:jc w:val="left"/>
            </w:pPr>
            <w:r w:rsidRPr="00F47228">
              <w:t xml:space="preserve">Требования к благоустройству площадки и  малым архитектурным формам    </w:t>
            </w:r>
          </w:p>
        </w:tc>
        <w:tc>
          <w:tcPr>
            <w:tcW w:w="5400" w:type="dxa"/>
            <w:tcBorders>
              <w:top w:val="single" w:sz="4" w:space="0" w:color="000000"/>
              <w:left w:val="single" w:sz="4" w:space="0" w:color="000000"/>
              <w:bottom w:val="single" w:sz="4" w:space="0" w:color="000000"/>
              <w:right w:val="single" w:sz="4" w:space="0" w:color="000000"/>
            </w:tcBorders>
          </w:tcPr>
          <w:p w:rsidR="008663A1" w:rsidRPr="00F47228" w:rsidRDefault="008663A1" w:rsidP="00934233">
            <w:pPr>
              <w:pStyle w:val="16"/>
              <w:tabs>
                <w:tab w:val="left" w:pos="318"/>
              </w:tabs>
              <w:ind w:left="0"/>
              <w:jc w:val="both"/>
              <w:rPr>
                <w:sz w:val="24"/>
                <w:szCs w:val="24"/>
              </w:rPr>
            </w:pPr>
            <w:r>
              <w:rPr>
                <w:sz w:val="24"/>
                <w:szCs w:val="24"/>
              </w:rPr>
              <w:t xml:space="preserve">1. Выполнить </w:t>
            </w:r>
            <w:r w:rsidRPr="00F47228">
              <w:rPr>
                <w:sz w:val="24"/>
                <w:szCs w:val="24"/>
              </w:rPr>
              <w:t xml:space="preserve"> благоустройство территории и восстановление поврежденного растительного слоя, проезжей части, ограждений</w:t>
            </w:r>
            <w:r>
              <w:rPr>
                <w:sz w:val="24"/>
                <w:szCs w:val="24"/>
              </w:rPr>
              <w:t>, лестницы</w:t>
            </w:r>
            <w:r w:rsidRPr="00F47228">
              <w:rPr>
                <w:sz w:val="24"/>
                <w:szCs w:val="24"/>
              </w:rPr>
              <w:t xml:space="preserve"> в пределах границ участка </w:t>
            </w:r>
            <w:r>
              <w:rPr>
                <w:sz w:val="24"/>
                <w:szCs w:val="24"/>
              </w:rPr>
              <w:t>капитального ремонта</w:t>
            </w:r>
            <w:r w:rsidRPr="00F47228">
              <w:rPr>
                <w:sz w:val="24"/>
                <w:szCs w:val="24"/>
              </w:rPr>
              <w:t>.</w:t>
            </w:r>
          </w:p>
        </w:tc>
      </w:tr>
      <w:tr w:rsidR="008663A1" w:rsidRPr="009A02AF" w:rsidTr="00934233">
        <w:tc>
          <w:tcPr>
            <w:tcW w:w="648" w:type="dxa"/>
            <w:tcBorders>
              <w:top w:val="single" w:sz="4" w:space="0" w:color="000000"/>
              <w:left w:val="single" w:sz="4" w:space="0" w:color="000000"/>
              <w:bottom w:val="single" w:sz="4" w:space="0" w:color="000000"/>
            </w:tcBorders>
          </w:tcPr>
          <w:p w:rsidR="008663A1" w:rsidRDefault="008663A1" w:rsidP="00934233">
            <w:pPr>
              <w:snapToGrid w:val="0"/>
              <w:jc w:val="center"/>
            </w:pPr>
            <w:r>
              <w:t>11.</w:t>
            </w:r>
          </w:p>
        </w:tc>
        <w:tc>
          <w:tcPr>
            <w:tcW w:w="3960" w:type="dxa"/>
            <w:tcBorders>
              <w:top w:val="single" w:sz="4" w:space="0" w:color="000000"/>
              <w:left w:val="single" w:sz="4" w:space="0" w:color="000000"/>
              <w:bottom w:val="single" w:sz="4" w:space="0" w:color="000000"/>
            </w:tcBorders>
          </w:tcPr>
          <w:p w:rsidR="008663A1" w:rsidRPr="00EB59A3" w:rsidRDefault="008663A1" w:rsidP="00934233">
            <w:pPr>
              <w:snapToGrid w:val="0"/>
              <w:rPr>
                <w:color w:val="000000"/>
              </w:rPr>
            </w:pPr>
            <w:r w:rsidRPr="00EB59A3">
              <w:rPr>
                <w:color w:val="000000"/>
              </w:rPr>
              <w:t xml:space="preserve">Требования о необходимости </w:t>
            </w:r>
            <w:r>
              <w:rPr>
                <w:color w:val="000000"/>
              </w:rPr>
              <w:t>в</w:t>
            </w:r>
            <w:r w:rsidRPr="00EB59A3">
              <w:rPr>
                <w:color w:val="000000"/>
              </w:rPr>
              <w:t>ыполнения санитарно-эпидемиологических условий к объекту</w:t>
            </w:r>
          </w:p>
        </w:tc>
        <w:tc>
          <w:tcPr>
            <w:tcW w:w="5400" w:type="dxa"/>
            <w:tcBorders>
              <w:top w:val="single" w:sz="4" w:space="0" w:color="000000"/>
              <w:left w:val="single" w:sz="4" w:space="0" w:color="000000"/>
              <w:bottom w:val="single" w:sz="4" w:space="0" w:color="000000"/>
              <w:right w:val="single" w:sz="4" w:space="0" w:color="000000"/>
            </w:tcBorders>
          </w:tcPr>
          <w:p w:rsidR="008663A1" w:rsidRDefault="008663A1" w:rsidP="00934233">
            <w:pPr>
              <w:tabs>
                <w:tab w:val="left" w:pos="317"/>
              </w:tabs>
              <w:jc w:val="both"/>
            </w:pPr>
            <w:r>
              <w:t xml:space="preserve">1. </w:t>
            </w:r>
            <w:r w:rsidRPr="00EB59A3">
              <w:t>Выполнени</w:t>
            </w:r>
            <w:r>
              <w:t>е</w:t>
            </w:r>
            <w:r w:rsidRPr="00EB59A3">
              <w:t xml:space="preserve"> </w:t>
            </w:r>
            <w:r>
              <w:t>требований</w:t>
            </w:r>
            <w:r w:rsidRPr="00EB59A3">
              <w:t xml:space="preserve"> </w:t>
            </w:r>
            <w:r>
              <w:t>Федеральной службы Роспотребнадзора.</w:t>
            </w:r>
          </w:p>
          <w:p w:rsidR="008663A1" w:rsidRPr="00EB59A3" w:rsidRDefault="008663A1" w:rsidP="00934233">
            <w:pPr>
              <w:tabs>
                <w:tab w:val="left" w:pos="317"/>
              </w:tabs>
              <w:jc w:val="both"/>
            </w:pPr>
            <w:r>
              <w:t>2. Качество питьевой воды должно соответствовать требованиям санитарно-эпидемиологических правил и нормативов "Питьевая вода. Гигиенические требования к качеству воды централизованных систем питьевого водоснабжения. Контроль качества. СанПиН 2.1.4.1074-01".</w:t>
            </w:r>
          </w:p>
        </w:tc>
      </w:tr>
      <w:tr w:rsidR="008663A1" w:rsidRPr="009A02AF" w:rsidTr="00934233">
        <w:tc>
          <w:tcPr>
            <w:tcW w:w="648" w:type="dxa"/>
            <w:tcBorders>
              <w:top w:val="single" w:sz="4" w:space="0" w:color="000000"/>
              <w:left w:val="single" w:sz="4" w:space="0" w:color="000000"/>
              <w:bottom w:val="single" w:sz="4" w:space="0" w:color="000000"/>
            </w:tcBorders>
          </w:tcPr>
          <w:p w:rsidR="008663A1" w:rsidRDefault="008663A1" w:rsidP="00934233">
            <w:pPr>
              <w:snapToGrid w:val="0"/>
              <w:jc w:val="center"/>
            </w:pPr>
            <w:r>
              <w:t>12.</w:t>
            </w:r>
          </w:p>
        </w:tc>
        <w:tc>
          <w:tcPr>
            <w:tcW w:w="3960" w:type="dxa"/>
            <w:tcBorders>
              <w:top w:val="single" w:sz="4" w:space="0" w:color="000000"/>
              <w:left w:val="single" w:sz="4" w:space="0" w:color="000000"/>
              <w:bottom w:val="single" w:sz="4" w:space="0" w:color="000000"/>
            </w:tcBorders>
          </w:tcPr>
          <w:p w:rsidR="008663A1" w:rsidRPr="00033752" w:rsidRDefault="008663A1" w:rsidP="00934233">
            <w:pPr>
              <w:snapToGrid w:val="0"/>
              <w:rPr>
                <w:color w:val="000000"/>
              </w:rPr>
            </w:pPr>
            <w:r w:rsidRPr="00033752">
              <w:rPr>
                <w:noProof/>
              </w:rPr>
              <w:t>Требования к исполнительной документации</w:t>
            </w:r>
          </w:p>
        </w:tc>
        <w:tc>
          <w:tcPr>
            <w:tcW w:w="5400" w:type="dxa"/>
            <w:tcBorders>
              <w:top w:val="single" w:sz="4" w:space="0" w:color="000000"/>
              <w:left w:val="single" w:sz="4" w:space="0" w:color="000000"/>
              <w:bottom w:val="single" w:sz="4" w:space="0" w:color="000000"/>
              <w:right w:val="single" w:sz="4" w:space="0" w:color="000000"/>
            </w:tcBorders>
          </w:tcPr>
          <w:p w:rsidR="008663A1" w:rsidRDefault="008663A1" w:rsidP="00934233">
            <w:pPr>
              <w:tabs>
                <w:tab w:val="left" w:pos="-395"/>
              </w:tabs>
              <w:jc w:val="both"/>
            </w:pPr>
            <w:r>
              <w:t xml:space="preserve">1. </w:t>
            </w:r>
            <w:r w:rsidRPr="009E08A1">
              <w:t xml:space="preserve">После проведения </w:t>
            </w:r>
            <w:r>
              <w:t>капитального ремонта</w:t>
            </w:r>
            <w:r w:rsidRPr="009E08A1">
              <w:t xml:space="preserve"> направить в эксплуатирующую организацию два экземпляра исполнительной документации, комплектация исполнительной должна соответствовать </w:t>
            </w:r>
            <w:r w:rsidRPr="00FB394F">
              <w:rPr>
                <w:rStyle w:val="FontStyle92"/>
              </w:rPr>
              <w:t>СНИП.3.01.04-87, РД 11-02-2006, СО 34.04.181-2003</w:t>
            </w:r>
            <w:r>
              <w:rPr>
                <w:rStyle w:val="FontStyle92"/>
              </w:rPr>
              <w:t>.</w:t>
            </w:r>
          </w:p>
          <w:p w:rsidR="008663A1" w:rsidRDefault="008663A1" w:rsidP="00934233">
            <w:pPr>
              <w:tabs>
                <w:tab w:val="left" w:pos="-395"/>
              </w:tabs>
              <w:jc w:val="both"/>
            </w:pPr>
            <w:r>
              <w:t xml:space="preserve">2. </w:t>
            </w:r>
            <w:r w:rsidRPr="005042CA">
              <w:t>Предоставить закрытый ордер заказчику.</w:t>
            </w:r>
          </w:p>
          <w:p w:rsidR="008663A1" w:rsidRPr="00C84F64" w:rsidRDefault="008663A1" w:rsidP="00934233">
            <w:r>
              <w:t>3. Наличие сертификатов соответствия, технических паспортов и других документов, удостоверяющих происхождение, номенклатуру и качественные характеристики на поставляемые Исполнителем материалы и оборудование.</w:t>
            </w:r>
          </w:p>
        </w:tc>
      </w:tr>
      <w:tr w:rsidR="008663A1" w:rsidRPr="009A02AF" w:rsidTr="00934233">
        <w:tc>
          <w:tcPr>
            <w:tcW w:w="648" w:type="dxa"/>
            <w:tcBorders>
              <w:top w:val="single" w:sz="4" w:space="0" w:color="000000"/>
              <w:left w:val="single" w:sz="4" w:space="0" w:color="000000"/>
              <w:bottom w:val="single" w:sz="4" w:space="0" w:color="000000"/>
            </w:tcBorders>
          </w:tcPr>
          <w:p w:rsidR="008663A1" w:rsidRDefault="008663A1" w:rsidP="00934233">
            <w:pPr>
              <w:snapToGrid w:val="0"/>
              <w:jc w:val="center"/>
            </w:pPr>
            <w:r>
              <w:t>13.</w:t>
            </w:r>
          </w:p>
        </w:tc>
        <w:tc>
          <w:tcPr>
            <w:tcW w:w="3960" w:type="dxa"/>
            <w:tcBorders>
              <w:top w:val="single" w:sz="4" w:space="0" w:color="000000"/>
              <w:left w:val="single" w:sz="4" w:space="0" w:color="000000"/>
              <w:bottom w:val="single" w:sz="4" w:space="0" w:color="000000"/>
            </w:tcBorders>
          </w:tcPr>
          <w:p w:rsidR="008663A1" w:rsidRPr="00DD6281" w:rsidRDefault="008663A1" w:rsidP="00934233">
            <w:pPr>
              <w:snapToGrid w:val="0"/>
              <w:rPr>
                <w:color w:val="000000"/>
              </w:rPr>
            </w:pPr>
            <w:r>
              <w:rPr>
                <w:color w:val="000000"/>
              </w:rPr>
              <w:t>Требования к Исполнителю работ</w:t>
            </w:r>
          </w:p>
        </w:tc>
        <w:tc>
          <w:tcPr>
            <w:tcW w:w="5400" w:type="dxa"/>
            <w:tcBorders>
              <w:top w:val="single" w:sz="4" w:space="0" w:color="000000"/>
              <w:left w:val="single" w:sz="4" w:space="0" w:color="000000"/>
              <w:bottom w:val="single" w:sz="4" w:space="0" w:color="000000"/>
              <w:right w:val="single" w:sz="4" w:space="0" w:color="000000"/>
            </w:tcBorders>
          </w:tcPr>
          <w:p w:rsidR="008663A1" w:rsidRPr="00736433" w:rsidRDefault="008663A1" w:rsidP="00934233">
            <w:r w:rsidRPr="00C84F64">
              <w:t>1. Наличие у Исполнителя свидетельства СРО на право выполнения данного вида работ.</w:t>
            </w:r>
          </w:p>
        </w:tc>
      </w:tr>
    </w:tbl>
    <w:p w:rsidR="008663A1" w:rsidRDefault="008663A1" w:rsidP="00AE45AB">
      <w:pPr>
        <w:pStyle w:val="BodyText"/>
        <w:rPr>
          <w:vertAlign w:val="superscript"/>
        </w:rPr>
      </w:pPr>
    </w:p>
    <w:p w:rsidR="008663A1" w:rsidRPr="00FB394F" w:rsidRDefault="008663A1" w:rsidP="003D0B03">
      <w:pPr>
        <w:ind w:firstLine="567"/>
        <w:jc w:val="right"/>
      </w:pPr>
    </w:p>
    <w:tbl>
      <w:tblPr>
        <w:tblpPr w:leftFromText="180" w:rightFromText="180" w:vertAnchor="text" w:horzAnchor="page" w:tblpX="1641" w:tblpY="146"/>
        <w:tblW w:w="0" w:type="auto"/>
        <w:tblLook w:val="01E0"/>
      </w:tblPr>
      <w:tblGrid>
        <w:gridCol w:w="5495"/>
        <w:gridCol w:w="4252"/>
      </w:tblGrid>
      <w:tr w:rsidR="008663A1" w:rsidRPr="00FB394F" w:rsidTr="00770EB7">
        <w:tc>
          <w:tcPr>
            <w:tcW w:w="5495" w:type="dxa"/>
          </w:tcPr>
          <w:p w:rsidR="008663A1" w:rsidRPr="00AC7015" w:rsidRDefault="008663A1" w:rsidP="00770EB7">
            <w:pPr>
              <w:jc w:val="both"/>
            </w:pPr>
            <w:r w:rsidRPr="00AC7015">
              <w:t xml:space="preserve"> «ЗАКАЗЧИК»</w:t>
            </w:r>
          </w:p>
        </w:tc>
        <w:tc>
          <w:tcPr>
            <w:tcW w:w="4252" w:type="dxa"/>
          </w:tcPr>
          <w:p w:rsidR="008663A1" w:rsidRPr="00AC7015" w:rsidRDefault="008663A1" w:rsidP="00770EB7">
            <w:pPr>
              <w:jc w:val="both"/>
            </w:pPr>
            <w:r w:rsidRPr="00AC7015">
              <w:t>«ПОДРЯДЧИК»</w:t>
            </w:r>
          </w:p>
        </w:tc>
      </w:tr>
      <w:tr w:rsidR="008663A1" w:rsidRPr="00FB394F" w:rsidTr="00770EB7">
        <w:tc>
          <w:tcPr>
            <w:tcW w:w="5495" w:type="dxa"/>
          </w:tcPr>
          <w:p w:rsidR="008663A1" w:rsidRPr="00AC7015" w:rsidRDefault="008663A1" w:rsidP="00770EB7">
            <w:pPr>
              <w:jc w:val="both"/>
            </w:pPr>
          </w:p>
        </w:tc>
        <w:tc>
          <w:tcPr>
            <w:tcW w:w="4252" w:type="dxa"/>
          </w:tcPr>
          <w:p w:rsidR="008663A1" w:rsidRPr="00AC7015" w:rsidRDefault="008663A1" w:rsidP="00770EB7">
            <w:pPr>
              <w:jc w:val="both"/>
            </w:pPr>
          </w:p>
        </w:tc>
      </w:tr>
      <w:tr w:rsidR="008663A1" w:rsidRPr="00FB394F" w:rsidTr="00770EB7">
        <w:tc>
          <w:tcPr>
            <w:tcW w:w="5495" w:type="dxa"/>
          </w:tcPr>
          <w:p w:rsidR="008663A1" w:rsidRPr="00AC7015" w:rsidRDefault="008663A1" w:rsidP="00770EB7">
            <w:pPr>
              <w:jc w:val="both"/>
            </w:pPr>
            <w:r w:rsidRPr="00AC7015">
              <w:t>Генеральный директор</w:t>
            </w:r>
          </w:p>
        </w:tc>
        <w:tc>
          <w:tcPr>
            <w:tcW w:w="4252" w:type="dxa"/>
          </w:tcPr>
          <w:p w:rsidR="008663A1" w:rsidRPr="00AC7015" w:rsidRDefault="008663A1" w:rsidP="00770EB7">
            <w:pPr>
              <w:jc w:val="both"/>
            </w:pPr>
          </w:p>
        </w:tc>
      </w:tr>
      <w:tr w:rsidR="008663A1" w:rsidRPr="00FB394F" w:rsidTr="00770EB7">
        <w:tc>
          <w:tcPr>
            <w:tcW w:w="5495" w:type="dxa"/>
          </w:tcPr>
          <w:p w:rsidR="008663A1" w:rsidRPr="00A069E7" w:rsidRDefault="008663A1" w:rsidP="00770EB7">
            <w:pPr>
              <w:jc w:val="both"/>
              <w:rPr>
                <w:sz w:val="26"/>
                <w:szCs w:val="26"/>
              </w:rPr>
            </w:pPr>
            <w:r>
              <w:rPr>
                <w:sz w:val="26"/>
                <w:szCs w:val="26"/>
              </w:rPr>
              <w:t>АО</w:t>
            </w:r>
            <w:r w:rsidRPr="001725BC">
              <w:rPr>
                <w:sz w:val="26"/>
                <w:szCs w:val="26"/>
              </w:rPr>
              <w:t xml:space="preserve"> «Салехардэнерго» </w:t>
            </w:r>
          </w:p>
        </w:tc>
        <w:tc>
          <w:tcPr>
            <w:tcW w:w="4252" w:type="dxa"/>
          </w:tcPr>
          <w:p w:rsidR="008663A1" w:rsidRPr="00AC7015" w:rsidRDefault="008663A1" w:rsidP="00770EB7">
            <w:pPr>
              <w:jc w:val="both"/>
            </w:pPr>
          </w:p>
        </w:tc>
      </w:tr>
      <w:tr w:rsidR="008663A1" w:rsidRPr="00FB394F" w:rsidTr="00770EB7">
        <w:tc>
          <w:tcPr>
            <w:tcW w:w="5495" w:type="dxa"/>
          </w:tcPr>
          <w:p w:rsidR="008663A1" w:rsidRPr="00AC7015" w:rsidRDefault="008663A1" w:rsidP="00770EB7">
            <w:pPr>
              <w:jc w:val="both"/>
            </w:pPr>
          </w:p>
        </w:tc>
        <w:tc>
          <w:tcPr>
            <w:tcW w:w="4252" w:type="dxa"/>
          </w:tcPr>
          <w:p w:rsidR="008663A1" w:rsidRPr="00AC7015" w:rsidRDefault="008663A1" w:rsidP="00770EB7">
            <w:pPr>
              <w:jc w:val="both"/>
            </w:pPr>
          </w:p>
        </w:tc>
      </w:tr>
      <w:tr w:rsidR="008663A1" w:rsidRPr="00FB394F" w:rsidTr="00770EB7">
        <w:tc>
          <w:tcPr>
            <w:tcW w:w="5495" w:type="dxa"/>
          </w:tcPr>
          <w:p w:rsidR="008663A1" w:rsidRPr="00AC7015" w:rsidRDefault="008663A1" w:rsidP="00770EB7">
            <w:pPr>
              <w:jc w:val="both"/>
            </w:pPr>
            <w:r w:rsidRPr="00AC7015">
              <w:t>_______________Ю.Ф. Стратий</w:t>
            </w:r>
          </w:p>
        </w:tc>
        <w:tc>
          <w:tcPr>
            <w:tcW w:w="4252" w:type="dxa"/>
          </w:tcPr>
          <w:p w:rsidR="008663A1" w:rsidRPr="00AC7015" w:rsidRDefault="008663A1" w:rsidP="00770EB7">
            <w:pPr>
              <w:jc w:val="both"/>
            </w:pPr>
          </w:p>
        </w:tc>
      </w:tr>
    </w:tbl>
    <w:p w:rsidR="008663A1" w:rsidRDefault="008663A1" w:rsidP="00770EB7">
      <w:pPr>
        <w:framePr w:w="9847" w:wrap="auto" w:hAnchor="text"/>
        <w:sectPr w:rsidR="008663A1" w:rsidSect="00770EB7">
          <w:footnotePr>
            <w:pos w:val="beneathText"/>
          </w:footnotePr>
          <w:pgSz w:w="11905" w:h="16837"/>
          <w:pgMar w:top="568" w:right="565" w:bottom="709" w:left="1134" w:header="720" w:footer="720" w:gutter="0"/>
          <w:cols w:space="720"/>
          <w:docGrid w:linePitch="240" w:charSpace="32768"/>
        </w:sectPr>
      </w:pPr>
    </w:p>
    <w:p w:rsidR="008663A1" w:rsidRPr="00FB394F" w:rsidRDefault="008663A1" w:rsidP="003C7357">
      <w:pPr>
        <w:jc w:val="right"/>
      </w:pPr>
      <w:r w:rsidRPr="00FB394F">
        <w:t>Приложение №</w:t>
      </w:r>
      <w:r>
        <w:t>4</w:t>
      </w:r>
    </w:p>
    <w:p w:rsidR="008663A1" w:rsidRPr="00FB394F" w:rsidRDefault="008663A1" w:rsidP="00CD3466">
      <w:pPr>
        <w:ind w:firstLine="567"/>
        <w:jc w:val="right"/>
      </w:pPr>
      <w:r>
        <w:t>к договору № 146/16-зкп</w:t>
      </w:r>
    </w:p>
    <w:p w:rsidR="008663A1" w:rsidRDefault="008663A1" w:rsidP="00CD3466">
      <w:pPr>
        <w:ind w:firstLine="567"/>
        <w:jc w:val="right"/>
      </w:pPr>
      <w:r w:rsidRPr="00FB394F">
        <w:t>от «___» ________ 201</w:t>
      </w:r>
      <w:r>
        <w:t>6</w:t>
      </w:r>
      <w:r w:rsidRPr="00FB394F">
        <w:t>г.</w:t>
      </w:r>
    </w:p>
    <w:tbl>
      <w:tblPr>
        <w:tblW w:w="0" w:type="auto"/>
        <w:tblLayout w:type="fixed"/>
        <w:tblCellMar>
          <w:left w:w="0" w:type="dxa"/>
          <w:right w:w="0" w:type="dxa"/>
        </w:tblCellMar>
        <w:tblLook w:val="0000"/>
      </w:tblPr>
      <w:tblGrid>
        <w:gridCol w:w="12704"/>
        <w:gridCol w:w="1500"/>
        <w:gridCol w:w="1500"/>
      </w:tblGrid>
      <w:tr w:rsidR="008663A1" w:rsidTr="00934233">
        <w:trPr>
          <w:cantSplit/>
        </w:trPr>
        <w:tc>
          <w:tcPr>
            <w:tcW w:w="15704" w:type="dxa"/>
            <w:gridSpan w:val="3"/>
            <w:tcBorders>
              <w:top w:val="nil"/>
              <w:left w:val="nil"/>
              <w:bottom w:val="nil"/>
              <w:right w:val="nil"/>
            </w:tcBorders>
          </w:tcPr>
          <w:p w:rsidR="008663A1" w:rsidRDefault="008663A1" w:rsidP="00934233">
            <w:pPr>
              <w:widowControl w:val="0"/>
              <w:autoSpaceDE w:val="0"/>
              <w:autoSpaceDN w:val="0"/>
              <w:adjustRightInd w:val="0"/>
              <w:spacing w:before="20" w:after="20"/>
              <w:ind w:left="30" w:right="30"/>
              <w:jc w:val="center"/>
              <w:rPr>
                <w:rFonts w:ascii="Verdana" w:hAnsi="Verdana" w:cs="Verdana"/>
                <w:b/>
                <w:bCs/>
                <w:sz w:val="16"/>
                <w:szCs w:val="16"/>
              </w:rPr>
            </w:pPr>
            <w:r>
              <w:rPr>
                <w:rFonts w:ascii="Verdana" w:hAnsi="Verdana" w:cs="Verdana"/>
                <w:b/>
                <w:bCs/>
                <w:sz w:val="16"/>
                <w:szCs w:val="16"/>
              </w:rPr>
              <w:t>ЛОКАЛЬНАЯ СМЕТА № 11</w:t>
            </w:r>
          </w:p>
        </w:tc>
      </w:tr>
      <w:tr w:rsidR="008663A1" w:rsidTr="00934233">
        <w:trPr>
          <w:cantSplit/>
        </w:trPr>
        <w:tc>
          <w:tcPr>
            <w:tcW w:w="15704" w:type="dxa"/>
            <w:gridSpan w:val="3"/>
            <w:tcBorders>
              <w:top w:val="nil"/>
              <w:left w:val="nil"/>
              <w:bottom w:val="nil"/>
              <w:right w:val="nil"/>
            </w:tcBorders>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(Локальный сметный расчет)</w:t>
            </w:r>
          </w:p>
        </w:tc>
      </w:tr>
      <w:tr w:rsidR="008663A1" w:rsidTr="00934233">
        <w:trPr>
          <w:cantSplit/>
        </w:trPr>
        <w:tc>
          <w:tcPr>
            <w:tcW w:w="15704" w:type="dxa"/>
            <w:gridSpan w:val="3"/>
            <w:tcBorders>
              <w:top w:val="nil"/>
              <w:left w:val="nil"/>
              <w:bottom w:val="nil"/>
              <w:right w:val="nil"/>
            </w:tcBorders>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Капитальный ремонт сети ТВС котельной №3 от камеры 4УТ-6 до 4УТ-8/1 по ул. Республики 36</w:t>
            </w:r>
          </w:p>
        </w:tc>
      </w:tr>
      <w:tr w:rsidR="008663A1" w:rsidTr="00934233">
        <w:trPr>
          <w:cantSplit/>
        </w:trPr>
        <w:tc>
          <w:tcPr>
            <w:tcW w:w="15704" w:type="dxa"/>
            <w:gridSpan w:val="3"/>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К2 - коэффициент пересчета основной заработной платы;</w:t>
            </w:r>
          </w:p>
        </w:tc>
      </w:tr>
      <w:tr w:rsidR="008663A1" w:rsidTr="00934233">
        <w:trPr>
          <w:cantSplit/>
        </w:trPr>
        <w:tc>
          <w:tcPr>
            <w:tcW w:w="15704" w:type="dxa"/>
            <w:gridSpan w:val="3"/>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К3 - коэффициент пересчета эксплуатации строительных машин;</w:t>
            </w:r>
          </w:p>
        </w:tc>
      </w:tr>
      <w:tr w:rsidR="008663A1" w:rsidTr="00934233">
        <w:trPr>
          <w:cantSplit/>
        </w:trPr>
        <w:tc>
          <w:tcPr>
            <w:tcW w:w="15704" w:type="dxa"/>
            <w:gridSpan w:val="3"/>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К4 - в т.ч. оплата механизаторов;</w:t>
            </w:r>
          </w:p>
        </w:tc>
      </w:tr>
      <w:tr w:rsidR="008663A1" w:rsidTr="00934233">
        <w:trPr>
          <w:cantSplit/>
        </w:trPr>
        <w:tc>
          <w:tcPr>
            <w:tcW w:w="15704" w:type="dxa"/>
            <w:gridSpan w:val="3"/>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К5 - коэффициент пересчета стоимости материалов.</w:t>
            </w:r>
          </w:p>
        </w:tc>
      </w:tr>
      <w:tr w:rsidR="008663A1" w:rsidTr="00934233">
        <w:trPr>
          <w:cantSplit/>
        </w:trPr>
        <w:tc>
          <w:tcPr>
            <w:tcW w:w="15704" w:type="dxa"/>
            <w:gridSpan w:val="3"/>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К6 - коэффициент пересчета стоимости оборудования.</w:t>
            </w:r>
          </w:p>
        </w:tc>
      </w:tr>
      <w:tr w:rsidR="008663A1" w:rsidTr="00934233">
        <w:trPr>
          <w:cantSplit/>
        </w:trPr>
        <w:tc>
          <w:tcPr>
            <w:tcW w:w="12704"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Сметная стоимость:</w:t>
            </w:r>
          </w:p>
        </w:tc>
        <w:tc>
          <w:tcPr>
            <w:tcW w:w="1500"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908.907</w:t>
            </w:r>
          </w:p>
        </w:tc>
        <w:tc>
          <w:tcPr>
            <w:tcW w:w="1500"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8663A1" w:rsidTr="00934233">
        <w:trPr>
          <w:cantSplit/>
        </w:trPr>
        <w:tc>
          <w:tcPr>
            <w:tcW w:w="12704"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монтажных работ:</w:t>
            </w:r>
          </w:p>
        </w:tc>
        <w:tc>
          <w:tcPr>
            <w:tcW w:w="1500"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22.579</w:t>
            </w:r>
          </w:p>
        </w:tc>
        <w:tc>
          <w:tcPr>
            <w:tcW w:w="1500"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8663A1" w:rsidTr="00934233">
        <w:trPr>
          <w:cantSplit/>
        </w:trPr>
        <w:tc>
          <w:tcPr>
            <w:tcW w:w="12704"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Hормативная трудоемкость:</w:t>
            </w:r>
          </w:p>
        </w:tc>
        <w:tc>
          <w:tcPr>
            <w:tcW w:w="1500"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0.383</w:t>
            </w:r>
          </w:p>
        </w:tc>
        <w:tc>
          <w:tcPr>
            <w:tcW w:w="1500"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тыс.чел.ч</w:t>
            </w:r>
          </w:p>
        </w:tc>
      </w:tr>
      <w:tr w:rsidR="008663A1" w:rsidTr="00934233">
        <w:trPr>
          <w:cantSplit/>
        </w:trPr>
        <w:tc>
          <w:tcPr>
            <w:tcW w:w="12704"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Сметная заработная плата:</w:t>
            </w:r>
          </w:p>
        </w:tc>
        <w:tc>
          <w:tcPr>
            <w:tcW w:w="1500"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91.439</w:t>
            </w:r>
          </w:p>
        </w:tc>
        <w:tc>
          <w:tcPr>
            <w:tcW w:w="1500" w:type="dxa"/>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8663A1" w:rsidTr="00934233">
        <w:trPr>
          <w:cantSplit/>
        </w:trPr>
        <w:tc>
          <w:tcPr>
            <w:tcW w:w="15704" w:type="dxa"/>
            <w:gridSpan w:val="3"/>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Составлена в текущих ценах на 06.2016 г.</w:t>
            </w:r>
          </w:p>
        </w:tc>
      </w:tr>
    </w:tbl>
    <w:p w:rsidR="008663A1" w:rsidRDefault="008663A1" w:rsidP="00AE45AB">
      <w:pPr>
        <w:widowControl w:val="0"/>
        <w:autoSpaceDE w:val="0"/>
        <w:autoSpaceDN w:val="0"/>
        <w:adjustRightInd w:val="0"/>
        <w:rPr>
          <w:rFonts w:ascii="Verdana" w:hAnsi="Verdana" w:cs="Verdana"/>
          <w:sz w:val="2"/>
          <w:szCs w:val="2"/>
        </w:rPr>
      </w:pPr>
    </w:p>
    <w:tbl>
      <w:tblPr>
        <w:tblW w:w="0" w:type="auto"/>
        <w:tblInd w:w="5" w:type="dxa"/>
        <w:tblLayout w:type="fixed"/>
        <w:tblCellMar>
          <w:left w:w="0" w:type="dxa"/>
          <w:right w:w="0" w:type="dxa"/>
        </w:tblCellMar>
        <w:tblLook w:val="0000"/>
      </w:tblPr>
      <w:tblGrid>
        <w:gridCol w:w="510"/>
        <w:gridCol w:w="4878"/>
        <w:gridCol w:w="1077"/>
        <w:gridCol w:w="1077"/>
        <w:gridCol w:w="1417"/>
        <w:gridCol w:w="1417"/>
        <w:gridCol w:w="1417"/>
        <w:gridCol w:w="1417"/>
        <w:gridCol w:w="1247"/>
        <w:gridCol w:w="1247"/>
      </w:tblGrid>
      <w:tr w:rsidR="008663A1" w:rsidTr="00934233">
        <w:trPr>
          <w:cantSplit/>
        </w:trPr>
        <w:tc>
          <w:tcPr>
            <w:tcW w:w="510" w:type="dxa"/>
            <w:vMerge w:val="restart"/>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поз.</w:t>
            </w:r>
          </w:p>
        </w:tc>
        <w:tc>
          <w:tcPr>
            <w:tcW w:w="4878" w:type="dxa"/>
            <w:vMerge w:val="restart"/>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Шифр и № позиции норматива,  </w:t>
            </w:r>
          </w:p>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Наименование работ и затрат,  </w:t>
            </w:r>
          </w:p>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Единица измерения</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Количе-ство</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Стоим. ед., руб.</w:t>
            </w:r>
          </w:p>
        </w:tc>
        <w:tc>
          <w:tcPr>
            <w:tcW w:w="4251" w:type="dxa"/>
            <w:gridSpan w:val="3"/>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Общая стоимость, руб.</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Затр. труда рабочих, не зан. обсл. машин, чел-ч</w:t>
            </w:r>
          </w:p>
        </w:tc>
      </w:tr>
      <w:tr w:rsidR="008663A1" w:rsidTr="00934233">
        <w:trPr>
          <w:cantSplit/>
        </w:trPr>
        <w:tc>
          <w:tcPr>
            <w:tcW w:w="510" w:type="dxa"/>
            <w:vMerge/>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c>
          <w:tcPr>
            <w:tcW w:w="141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экс. маш.</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оплата труда осн. раб.</w:t>
            </w:r>
          </w:p>
        </w:tc>
        <w:tc>
          <w:tcPr>
            <w:tcW w:w="141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экс. маш.</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обслуж. машины</w:t>
            </w:r>
          </w:p>
        </w:tc>
      </w:tr>
      <w:tr w:rsidR="008663A1" w:rsidTr="00934233">
        <w:trPr>
          <w:cantSplit/>
        </w:trPr>
        <w:tc>
          <w:tcPr>
            <w:tcW w:w="510" w:type="dxa"/>
            <w:vMerge/>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оплата труда осн. раб.</w:t>
            </w:r>
          </w:p>
        </w:tc>
        <w:tc>
          <w:tcPr>
            <w:tcW w:w="141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 т.ч. опл. труда мех.</w:t>
            </w:r>
          </w:p>
        </w:tc>
        <w:tc>
          <w:tcPr>
            <w:tcW w:w="1417" w:type="dxa"/>
            <w:vMerge/>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 т.ч. опл. труда мех.</w:t>
            </w:r>
          </w:p>
        </w:tc>
        <w:tc>
          <w:tcPr>
            <w:tcW w:w="124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на ед.</w:t>
            </w:r>
          </w:p>
        </w:tc>
        <w:tc>
          <w:tcPr>
            <w:tcW w:w="124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r>
    </w:tbl>
    <w:p w:rsidR="008663A1" w:rsidRDefault="008663A1" w:rsidP="00AE45AB">
      <w:pPr>
        <w:widowControl w:val="0"/>
        <w:autoSpaceDE w:val="0"/>
        <w:autoSpaceDN w:val="0"/>
        <w:adjustRightInd w:val="0"/>
        <w:jc w:val="center"/>
        <w:rPr>
          <w:rFonts w:ascii="Verdana" w:hAnsi="Verdana" w:cs="Verdana"/>
          <w:sz w:val="2"/>
          <w:szCs w:val="2"/>
        </w:rPr>
      </w:pPr>
    </w:p>
    <w:tbl>
      <w:tblPr>
        <w:tblW w:w="0" w:type="auto"/>
        <w:tblInd w:w="5" w:type="dxa"/>
        <w:tblLayout w:type="fixed"/>
        <w:tblCellMar>
          <w:left w:w="0" w:type="dxa"/>
          <w:right w:w="0" w:type="dxa"/>
        </w:tblCellMar>
        <w:tblLook w:val="0000"/>
      </w:tblPr>
      <w:tblGrid>
        <w:gridCol w:w="510"/>
        <w:gridCol w:w="4878"/>
        <w:gridCol w:w="1077"/>
        <w:gridCol w:w="1077"/>
        <w:gridCol w:w="1417"/>
        <w:gridCol w:w="1417"/>
        <w:gridCol w:w="1417"/>
        <w:gridCol w:w="1417"/>
        <w:gridCol w:w="1247"/>
        <w:gridCol w:w="1247"/>
      </w:tblGrid>
      <w:tr w:rsidR="008663A1" w:rsidTr="00934233">
        <w:trPr>
          <w:cantSplit/>
          <w:tblHeader/>
        </w:trPr>
        <w:tc>
          <w:tcPr>
            <w:tcW w:w="510"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1</w:t>
            </w:r>
          </w:p>
        </w:tc>
        <w:tc>
          <w:tcPr>
            <w:tcW w:w="4878"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2</w:t>
            </w:r>
          </w:p>
        </w:tc>
        <w:tc>
          <w:tcPr>
            <w:tcW w:w="107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3</w:t>
            </w:r>
          </w:p>
        </w:tc>
        <w:tc>
          <w:tcPr>
            <w:tcW w:w="107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4</w:t>
            </w:r>
          </w:p>
        </w:tc>
        <w:tc>
          <w:tcPr>
            <w:tcW w:w="141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5</w:t>
            </w:r>
          </w:p>
        </w:tc>
        <w:tc>
          <w:tcPr>
            <w:tcW w:w="141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6</w:t>
            </w:r>
          </w:p>
        </w:tc>
        <w:tc>
          <w:tcPr>
            <w:tcW w:w="141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7</w:t>
            </w:r>
          </w:p>
        </w:tc>
        <w:tc>
          <w:tcPr>
            <w:tcW w:w="141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8</w:t>
            </w:r>
          </w:p>
        </w:tc>
        <w:tc>
          <w:tcPr>
            <w:tcW w:w="124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9</w:t>
            </w:r>
          </w:p>
        </w:tc>
        <w:tc>
          <w:tcPr>
            <w:tcW w:w="1247" w:type="dxa"/>
            <w:tcBorders>
              <w:top w:val="single" w:sz="4" w:space="0" w:color="auto"/>
              <w:left w:val="single" w:sz="4" w:space="0" w:color="auto"/>
              <w:bottom w:val="single" w:sz="4" w:space="0" w:color="auto"/>
              <w:right w:val="single" w:sz="4" w:space="0" w:color="auto"/>
            </w:tcBorders>
            <w:vAlign w:val="center"/>
          </w:tcPr>
          <w:p w:rsidR="008663A1" w:rsidRDefault="008663A1" w:rsidP="00934233">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10</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Глобальные начисления: Н15= 1.5, Н16= 1.5</w:t>
            </w: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1.  Демонтаж</w:t>
            </w: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Е01-01-012-02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Разработка грунта с погрузкой на автомобили-самосвалы экскаваторами с ковшом вместимостью 2,5 (1,5-3) м3, группа грунтов 2, 1000 м3 грунта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0.039</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20 595.66</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18 981.11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803.23</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61.35</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740.26</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6.98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0.27</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1 573.20</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7 535.89</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293.90</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22.72</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0.89</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5.99; К4 = 17.37; К5 = 8.37;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89%</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316.17</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120.79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1 240.19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Е01-02-057-01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(Т.Ч. п.3.187 Кзтр=1,2 Доработка вручную, зачистка дна и стенок с выкидкой грунта в котлованах и траншеях, разработанных механизированным способом)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Разработка грунта вручную в траншеях глубиной до 2 м без креплений с откосами, группа грунтов 1, 100 м3 грунта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0.039</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23 427.61</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913.68</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913.68</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4.6</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23 427.61</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1; К4 = 17.37; К5 = 1;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685.26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283.24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1 882.18</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Е07-04-004-01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(МДС 81-36.2004, п.3.3.1.а Кзтр=0.8; Кэм=0.8; Кмр=0 при демонтаже (разборке) сборных бетонных и железобетонных конструкций)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Демонтаж плит перекрытий, 100 м3 сборных конструкций</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0.114</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91 472.01</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58 765.48</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10 427.81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3 728.54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6 699.27</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141.68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16.15</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32 706.53</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4 806.63</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547.96</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11.04</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1.26</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38*1.5*0.2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4.33; К4 = 17.37; К5 = 9.25;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5 217.33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58%</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2 480.37</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18 125.51</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Е46-04-008-01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Разборка покрытий кровель из рулонных материалов, 100 м2 покрытия</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1.17</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3 127.34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272.23</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3 658.99</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3 340.48</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318.51</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14.38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16.82</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2 855.11</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3.77; К4 = 17.37; К5 = 1;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103%</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3 440.69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1 603.43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8 703.11</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Е66-24-2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Разборка тепловой изоляции из ваты минеральной, 100 м2 наружной площади разобранной изоляции</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1.17</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4 040.87</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4 727.82</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4 727.82</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19.1</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22.35</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4 040.87</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1; К4 = 17.37; К5 = 1;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69%</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3 262.20</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1 891.13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9 881.14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Е66-26-1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Демонтаж задвижек диаметром до 50 мм, 1 задвижка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276.93</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143.01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1 384.64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669.61</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715.03</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0.61</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3.05</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133.92</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10.68; К4 = 17.37; К5 = 1;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69%</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462.03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267.84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2 114.51</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Е66-16-20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Демонтаж трубопроводов в непроходных каналах с повышенной влажностью краном диаметром труб до 200 мм, 100 м трубопровода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0.78</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14 786.04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2 915.74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11 533.11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9 107.71</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2 274.28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53.8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41.96</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11 676.55</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949.44</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740.57</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2.89</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2.25</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7.23; К4 = 17.37; К5 = 2.95;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96%</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9 454.35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5 318.07</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26 305.53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Е66-16-19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Демонтаж трубопроводов в непроходных каналах с повышенной влажностью краном диаметром труб до 150 мм, 100 м трубопровода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0.39</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13 181.11</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2 624.21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5 140.63</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4 071.39</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1 023.44</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48.1</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18.76</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10 439.46</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844.44</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329.33</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2.57</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7.26; К4 = 17.37; К5 = 2.95;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96%</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4 224.69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2 376.39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11 741.71</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Х310-3010-1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Перевозка грузов автомобилями-самосвалами грузоподъемностью 10 т работающих вне карьера на расстояние до 10 км (класс груза 1), т</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68.91</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189.16</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189.16</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13 035.07</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13 035.07</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 К3 = 8.07; К4 = 1; К5 = 1;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Е311-01-135-1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Погрузка. Трубы металлические с применением автомобильных кранов, т</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2.251</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84.72</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57.63</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190.71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61.00</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129.72</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0.14</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0.31</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27.10</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19.54</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43.99</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0.07</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0.16</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6.77; К4 = 17.37; К5 = 1;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89.24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50.40</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330.35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Х310-3005-1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Перевозка грузов автомобилями-самосвалами грузоподъемностью 10 т работающих вне карьера на расстояние до 5 км (класс груза 1), т</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2.251</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110.24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110.24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248.14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248.14</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 К3 = 8.07; К4 = 1; К5 = 1;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Е311-01-135-2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Разгрузка. Трубы металлические с применением автомобильных кранов, т</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2.251</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84.72</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57.63</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190.71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61.00</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129.72</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0.14</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0.31</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27.10</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19.54</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43.99</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0.07</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0.16</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6.77; К4 = 17.37; К5 = 1;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89.24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50.40</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330.35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1</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52 254.54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26 742.58</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25 313.44</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124.58</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1 999.74</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5.72</w:t>
            </w: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shd w:val="clear" w:color="auto" w:fill="C0C0C0"/>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shd w:val="clear" w:color="auto" w:fill="C0C0C0"/>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2.  Монтаж</w:t>
            </w: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Е23-01-001-01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основания под трубопроводы песчаного, 10 м3 основания</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0.627</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6 555.42</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225.16</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4 110.25</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1 327.99</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141.18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10.2</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6.4</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2 118.01</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85.72</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53.75</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0.35</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0.22</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5.83; К4 = 17.37; К5 = 3.89;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1 685.72</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842.86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6 638.83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Е22-01-021-04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Укладка трубопроводов из полиэтиленовых труб диаметром 125 мм, 1 км трубопровода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0.039</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96 823.26</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32 119.95</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3 776.11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2 523.09</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1 252.68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273.76</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10.68</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64 694.57</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11 478.01</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447.64</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35.13</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1.37</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С411-0001:[ М-(66.99=2.31*29) ];  С507-0596:[ М-(60416.18=598.18*101) ]</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7.42; К4 = 17.37; К5 = 3.57;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3 624.29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1 812.15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9 212.55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С507-2857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Труба ПЭ 100 SDR 17, наружный диаметр 160 мм (ГОСТ 18599-2001), 10 м</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3.939</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4 588.51</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18 074.14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39*1.01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Е26-01-022-01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Изоляция поверхностей трубопроводов штучными изделиями из пенополиуретана (полуцилиндрами и сегментами), 1 м3 изоляции</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1.57</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17 786.29</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578.68</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27 924.48</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9 565.95</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908.52</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27.74</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43.55</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6 092.96</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10.47; К4 = 17.37; К5 = 1.53;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94%</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8 991.99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4 591.66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41 508.13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Е26-01-054-01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Обертывание поверхности изоляции рулонными материалами насухо с проклейкой швов, 100 м2 поверхности покрытия изоляции</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0.3329</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10 253.97</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737.94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3 413.55</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2 338.35</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245.66</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31.98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10.65</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7 024.17</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С101-1794:[ М-(1722.70=14980.00*0.115) ]</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10.01; К4 = 17.37; К5 = 2.58;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94%</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2 198.05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1 122.41</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6 734.01</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С101-2490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Лента поливинилхлоридная для изоляции газонефтепродуктопроводов ПВХ-БК (липкая), толщиной 0,4 мм, м2</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38.2835</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89.40</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3 422.54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(0.3329)*115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Е24-01-002-07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Прокладка трубопроводов в непроходном канале при условном давлении 1,6 МПа, температуре 150°С, диаметр труб 200 мм, 1 км трубопровода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0.078</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2 015 935.96</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175 974.87</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157 243.00</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14 527.80</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13 726.04</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717</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55.93</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186 253.91</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38 111.95</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2 972.73</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127.64</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9.96</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6.14; К4 = 17.37; К5 = 3.72;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21 350.65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10 675.32</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189 268.97</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Е22-03-002-01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Установка полиэтиленовых фасонных частей отводов, колен, патрубков, переходов, 10 фасонных частей</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3 360.64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2 252.52</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672.13</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221.62</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450.50</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0.96</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1 108.12</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857.47</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171.49</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2.61</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0.52</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С507-0775:[ М-(79.36=79.36*1) ]</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7.92; К4 = 17.37; К5 = 3.12;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479.59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239.80</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1 391.52</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С507-0780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Переход &lt;полиэтилен-сталь 160х159&gt;, шт.</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2 252.66</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4 505.32</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Е24-02-002-04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Сварка полиэтиленовых труб при помощи соединительных деталей с закладными нагревателями, диаметр труб 160 мм, 1 соединение</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3 173.37</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276.33</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6 346.73</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1 759.23</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552.66</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3.12</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6.24</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879.62</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4.01; К4 = 17.37; К5 = 4.75;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2 146.26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1 073.13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9 566.12</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Е22-06-005-04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Врезка в существующие сети из стальных труб стальных штуцеров (патрубков) диаметром 150 мм, 1 врезка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2 931.13</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1 757.20</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5 862.26</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1 746.73</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3 514.39</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3.18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6.36</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873.36</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384.31</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768.62</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1.17</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2.34</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6.83; К4 = 17.37; К5 = 3.67;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3 068.73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1 534.36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10 465.35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Е22-06-005-05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Врезка в существующие сети из стальных труб стальных штуцеров (патрубков) диаметром 200 мм, 1 врезка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3 991.39</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2 287.10</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15 965.56</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4 574.22</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9 148.41</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4.11</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16.44</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1 143.55</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525.79</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2 103.16</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6.4</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6.71; К4 = 17.37; К5 = 5.37;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8 146.40</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4 073.20</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28 185.17</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Е22-06-001-05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Промывка с дезинфекцией трубопроводов диаметром 150 мм, 1 км трубопровода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0.038</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15 034.47</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571.31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535.26</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64.9</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2.47</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14 085.85</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1; К4 = 17.37; К5 = 3.48;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653.02</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326.51</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1 550.84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Е24-01-032-01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Установка задвижек или клапанов стальных для горячей воды и пара диаметром 50 мм, 1 компл. задвижек или клапана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3 784.06</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579.25</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18 920.28</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2 395.76</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2 896.26</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1.9</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9.5</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479.15</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159.20</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795.98</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0.47</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2.35</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5.87; К4 = 17.37; К5 = 4.25;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3 893.92</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1 946.96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24 761.16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Е23-01-001-01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Засыпка песком лотка, 10 м3 основания</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1.069</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6 555.42</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225.16</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7 007.74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2 264.15</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240.70</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10.2</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10.9</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2 118.01</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85.72</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91.64</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0.35</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0.37</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5.83; К4 = 17.37; К5 = 3.89;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2 874.06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1 437.03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11 318.84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Е27-06-001-03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дорожных покрытий из сборных прямоугольных железобетонных плит площадью до 10,5 м2, 100 м3 сборных железобетонных плит</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0.0308</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134 824.14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79 049.50</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4 152.58</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1 027.83</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2 434.72</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139.52</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4.3</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33 370.98</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15 401.11</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474.35</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49.84</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1.54</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1.54*2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7; К4 = 17.37; К5 = 5.04;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133%</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1 997.90</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976.42</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7 126.90</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С403-0560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Плиты дорожные 1ПББ 55.20-30АIV /бетон В30 (М400), объем 1,76 м3, расход ар-ры 118,13 кг, постельная площадь 11,8 м2 / (ГОСТ 21924.1-84), шт.</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22 003.69</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44 007.38</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30.</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Е07-04-004-01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Укладка плит перекрытий, 100 м3 сборных конструкций</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0.114</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190 087.80</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73 456.85</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21 670.01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4 660.68</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8 374.08</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177.1</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20.19</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40 883.16</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6 008.28</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684.94</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13.8</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1.57</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38*1.5*0.2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4.33; К4 = 17.37; К5 = 9.25;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6 521.66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58%</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3 100.46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31 292.13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31.</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С403-5211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Блоки (плиты) железобетонные лотков тоннельных обделок, м3</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5.4</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13 189.84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71 225.14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(0.114)*0+1.5*6*3*0.2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32.</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Е01-01-034-01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Засыпка траншей и котлованов с перемещением грунта до 5 м бульдозерами мощностью 96 кВт (130 л.с.), группа грунтов 1, 1000 м3 грунта</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0.039</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7 319.80</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7 319.80</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285.47</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285.47</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2 075.80</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80.96</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5.91</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0.23</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6.96; К4 = 17.37; К5 = 1;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89%</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72.05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27.53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385.05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С408-0122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Песок природный для строительных работ средний, м3</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42.9</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382.69</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16 417.40</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39*1.1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Е27-04-005-03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нижнего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290 528.08</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30 696.19</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5 810.56</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133.03</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613.92</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32.03</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0.64</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6 651.32</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10 939.71</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218.79</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34.5</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0.69</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6.08; К4 = 17.37; К5 = 7.68;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133%</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467.92</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228.68</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6 507.16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35.</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С408-0008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40-70 мм, м3</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3.78</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1 337.94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5 057.41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(0.02)*189</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36.</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Е27-04-005-02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оснований толщиной 15 см из щебня фракции 40-70 мм при укатке каменных материалов с пределом прочности на сжатие свыше 98,1 МПа (1000 кгс/см2) верхнего слоя двухслойных, 1000 м2 основания</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331 062.39</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46 331.90</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6 621.25</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153.50</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926.64</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36.96</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0.74</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7 675.02</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16 565.77</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331.32</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52.72</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1.05</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6.05; К4 = 17.37; К5 = 7.69;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133%</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644.81</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315.13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7 581.19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С408-0006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10-20 мм, м3</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1 594.74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478.42</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(0.02)*15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20-40 мм, м3</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3.78</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5 312.19</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(0.02)*189.0</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Е27-06-020-08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пористых мелкозернистых,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30 867.33</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18 357.33</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370.41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112.45</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220.29</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38.3</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0.46</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9 370.42</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6 404.84</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76.86</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19.1</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0.23</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М-(99942.29=1066.62*93.7) ]</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5.78; К4 = 17.37; К5 = 4.8;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133%</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251.78</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123.05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745.24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1.1244</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6 131.77</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(0.012)*93.7</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41.</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Е27-06-021-08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27-06-020-08, 1000 м2 покрытия</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286.84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5.74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3.54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0.09</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177.17</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С410-0022:[ М-(12479.45=1066.62*11.7) ]</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*8</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1; К4 = 17.37; К5 = 4.81;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133%</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4.71</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2.30</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12.75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42.</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С410-0025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высокопористого асфальтобетона песчаные), марка I, т</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1.872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5 453.37</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10 208.71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(0.02)*11.7*8</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43.</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Е27-06-020-01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покрытия толщиной 4 см из горячих асфальтобетонных смесей плотных мелкозернистых типа АБВ, плотность каменных материалов 2,5-2,9 т/м3, 1000 м2 покрытия</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30 616.59</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18 283.44</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612.33</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187.41</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365.67</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38.3</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0.77</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9 370.42</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6 398.07</w:t>
            </w: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127.96</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19.08</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0.38</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М-(72643.20=752.00*96.6) ]</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5.77; К4 = 17.37; К5 = 7.62;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133%</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419.44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204.99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1 236.76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1.932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11 639.55</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(0.02)*96.6</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45.</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Е27-06-021-01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 каждые 0,5 см изменения толщины покрытия добавлять или исключать к расценке 27-06-020-01, 1000 м2 покрытия</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347.41</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83.72</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6.95</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2.66</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1.67</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0.09</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132.88</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Вычт.ресурсы:  С410-0001:[ М-(9099.20=752.00*12.1) ]</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Поправки: ПЗ: *6</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3.26; К4 = 17.37; К5 = 7.65;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133%</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3.54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12.22</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46.</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С410-0002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 тип Б, т</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1.452</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6 024.61</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8 747.73</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(0.02)*12.1*6</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w:t>
            </w: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Е47-01-046-04 </w:t>
            </w:r>
          </w:p>
          <w:p w:rsidR="008663A1" w:rsidRDefault="008663A1" w:rsidP="00934233">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Подготовка почвы для устройства партерного и обыкновенного газона с внесением растительной земли слоем 15 см вручную, 100 м2</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0.4</w:t>
            </w: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14 221.78</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5 688.71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3 234.99</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40</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8 087.47</w:t>
            </w: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1; К4 = 17.37; К5 = 3.64; К6 = 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119%</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3 849.64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61%</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1 973.34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11 511.69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sz w:val="16"/>
                <w:szCs w:val="16"/>
              </w:rPr>
            </w:pPr>
          </w:p>
        </w:tc>
      </w:tr>
      <w:tr w:rsidR="008663A1" w:rsidTr="00934233">
        <w:trPr>
          <w:cantSplit/>
        </w:trPr>
        <w:tc>
          <w:tcPr>
            <w:tcW w:w="15704" w:type="dxa"/>
            <w:gridSpan w:val="10"/>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РАЗДЕЛУ 2</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502 265.11</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53 296.24</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46 299.46</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223.18</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9 400.19</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29.22</w:t>
            </w:r>
          </w:p>
        </w:tc>
      </w:tr>
      <w:tr w:rsidR="008663A1" w:rsidTr="00934233">
        <w:trPr>
          <w:cantSplit/>
        </w:trPr>
        <w:tc>
          <w:tcPr>
            <w:tcW w:w="15704" w:type="dxa"/>
            <w:gridSpan w:val="10"/>
            <w:tcBorders>
              <w:top w:val="nil"/>
              <w:left w:val="nil"/>
              <w:bottom w:val="nil"/>
              <w:right w:val="nil"/>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r>
      <w:tr w:rsidR="008663A1" w:rsidTr="00934233">
        <w:trPr>
          <w:cantSplit/>
        </w:trPr>
        <w:tc>
          <w:tcPr>
            <w:tcW w:w="510"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СМЕТЕ</w:t>
            </w:r>
          </w:p>
        </w:tc>
        <w:tc>
          <w:tcPr>
            <w:tcW w:w="107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554 519.65</w:t>
            </w:r>
          </w:p>
        </w:tc>
        <w:tc>
          <w:tcPr>
            <w:tcW w:w="1417" w:type="dxa"/>
            <w:vMerge w:val="restart"/>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80 038.82</w:t>
            </w:r>
          </w:p>
        </w:tc>
        <w:tc>
          <w:tcPr>
            <w:tcW w:w="141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71 612.90</w:t>
            </w: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8663A1" w:rsidRDefault="008663A1" w:rsidP="00934233">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347.76</w:t>
            </w:r>
          </w:p>
        </w:tc>
      </w:tr>
      <w:tr w:rsidR="008663A1" w:rsidTr="00934233">
        <w:trPr>
          <w:cantSplit/>
        </w:trPr>
        <w:tc>
          <w:tcPr>
            <w:tcW w:w="510"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11 399.93</w:t>
            </w: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34.94</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СТОИМОСТЬ МОНТАЖНЫХ РАБОТ -</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22 579.46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СТОИМОСТЬ МОНТАЖНЫХ РАБОТ -</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22 579.46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СТОИМОСТЬ ОБЩЕСТРОИТЕЛЬНЫХ РАБОТ -</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683 598.61</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ВСЕГО  ПО  СМЕТЕ</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706 178.07</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100 587.35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СМЕТНАЯ ПРИБЫЛЬ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51 071.07</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Оплата основных рабочих</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80 038.82</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Оплата механизаторов</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11 399.93</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Сметная заработная плата</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91 438.75</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Трудозатраты осн. рабочих</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347.76</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Трудозатраты механизаторов</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34.94</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Нормативная трудоемкость</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382.7</w:t>
            </w: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Транспортные расходы P0: P1: К = 1; P2: К = 1.08</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755 157.29</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Непредвиденные работы и затраты P0-2: К = 1.02</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770 260.44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Сметная стоимость материалов</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402 867.96</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Итого по смете</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770 260.44</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НДС P0-2: % = 18</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138 646.88</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r w:rsidR="008663A1" w:rsidTr="00934233">
        <w:trPr>
          <w:cantSplit/>
        </w:trPr>
        <w:tc>
          <w:tcPr>
            <w:tcW w:w="510"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Итого с НДС</w:t>
            </w: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908 907.32</w:t>
            </w: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8663A1" w:rsidRDefault="008663A1" w:rsidP="00934233">
            <w:pPr>
              <w:widowControl w:val="0"/>
              <w:autoSpaceDE w:val="0"/>
              <w:autoSpaceDN w:val="0"/>
              <w:adjustRightInd w:val="0"/>
              <w:spacing w:before="20" w:after="20"/>
              <w:ind w:left="30" w:right="30"/>
              <w:jc w:val="right"/>
              <w:rPr>
                <w:rFonts w:ascii="Verdana" w:hAnsi="Verdana" w:cs="Verdana"/>
                <w:b/>
                <w:bCs/>
                <w:sz w:val="16"/>
                <w:szCs w:val="16"/>
              </w:rPr>
            </w:pPr>
          </w:p>
        </w:tc>
      </w:tr>
    </w:tbl>
    <w:p w:rsidR="008663A1" w:rsidRDefault="008663A1" w:rsidP="00CD3466">
      <w:pPr>
        <w:ind w:firstLine="567"/>
        <w:jc w:val="right"/>
      </w:pPr>
    </w:p>
    <w:p w:rsidR="008663A1" w:rsidRPr="00FB394F" w:rsidRDefault="008663A1" w:rsidP="00CD3466">
      <w:pPr>
        <w:ind w:firstLine="567"/>
        <w:jc w:val="right"/>
      </w:pPr>
    </w:p>
    <w:tbl>
      <w:tblPr>
        <w:tblW w:w="0" w:type="auto"/>
        <w:tblInd w:w="138" w:type="dxa"/>
        <w:tblLayout w:type="fixed"/>
        <w:tblLook w:val="0000"/>
      </w:tblPr>
      <w:tblGrid>
        <w:gridCol w:w="4394"/>
        <w:gridCol w:w="4992"/>
      </w:tblGrid>
      <w:tr w:rsidR="008663A1" w:rsidRPr="00FB394F" w:rsidTr="00082F08">
        <w:tc>
          <w:tcPr>
            <w:tcW w:w="4394" w:type="dxa"/>
          </w:tcPr>
          <w:p w:rsidR="008663A1" w:rsidRDefault="008663A1" w:rsidP="003507F9">
            <w:pPr>
              <w:jc w:val="both"/>
            </w:pPr>
          </w:p>
          <w:p w:rsidR="008663A1" w:rsidRPr="00AC7015" w:rsidRDefault="008663A1" w:rsidP="003507F9">
            <w:pPr>
              <w:jc w:val="both"/>
            </w:pPr>
            <w:r w:rsidRPr="00AC7015">
              <w:t>«ЗАКАЗЧИК»</w:t>
            </w:r>
          </w:p>
        </w:tc>
        <w:tc>
          <w:tcPr>
            <w:tcW w:w="4992" w:type="dxa"/>
          </w:tcPr>
          <w:p w:rsidR="008663A1" w:rsidRDefault="008663A1" w:rsidP="003507F9">
            <w:pPr>
              <w:jc w:val="both"/>
            </w:pPr>
          </w:p>
          <w:p w:rsidR="008663A1" w:rsidRPr="00AC7015" w:rsidRDefault="008663A1" w:rsidP="003507F9">
            <w:pPr>
              <w:jc w:val="both"/>
            </w:pPr>
            <w:r w:rsidRPr="00AC7015">
              <w:t>«ПОДРЯДЧИК»</w:t>
            </w:r>
          </w:p>
        </w:tc>
      </w:tr>
      <w:tr w:rsidR="008663A1" w:rsidRPr="00FB394F" w:rsidTr="00082F08">
        <w:tc>
          <w:tcPr>
            <w:tcW w:w="4394" w:type="dxa"/>
          </w:tcPr>
          <w:p w:rsidR="008663A1" w:rsidRPr="00AC7015" w:rsidRDefault="008663A1" w:rsidP="003507F9">
            <w:pPr>
              <w:jc w:val="both"/>
            </w:pPr>
          </w:p>
        </w:tc>
        <w:tc>
          <w:tcPr>
            <w:tcW w:w="4992" w:type="dxa"/>
          </w:tcPr>
          <w:p w:rsidR="008663A1" w:rsidRPr="00AC7015" w:rsidRDefault="008663A1" w:rsidP="003507F9">
            <w:pPr>
              <w:jc w:val="both"/>
            </w:pPr>
          </w:p>
        </w:tc>
      </w:tr>
      <w:tr w:rsidR="008663A1" w:rsidRPr="00FB394F" w:rsidTr="00082F08">
        <w:tc>
          <w:tcPr>
            <w:tcW w:w="4394" w:type="dxa"/>
          </w:tcPr>
          <w:p w:rsidR="008663A1" w:rsidRPr="00AC7015" w:rsidRDefault="008663A1" w:rsidP="003507F9">
            <w:pPr>
              <w:jc w:val="both"/>
            </w:pPr>
            <w:r w:rsidRPr="00AC7015">
              <w:t>Генеральный директор</w:t>
            </w:r>
          </w:p>
        </w:tc>
        <w:tc>
          <w:tcPr>
            <w:tcW w:w="4992" w:type="dxa"/>
          </w:tcPr>
          <w:p w:rsidR="008663A1" w:rsidRPr="00AC7015" w:rsidRDefault="008663A1" w:rsidP="003507F9">
            <w:pPr>
              <w:jc w:val="both"/>
            </w:pPr>
          </w:p>
        </w:tc>
      </w:tr>
      <w:tr w:rsidR="008663A1" w:rsidRPr="00FB394F" w:rsidTr="00082F08">
        <w:tc>
          <w:tcPr>
            <w:tcW w:w="4394" w:type="dxa"/>
          </w:tcPr>
          <w:p w:rsidR="008663A1" w:rsidRPr="00A069E7" w:rsidRDefault="008663A1" w:rsidP="003507F9">
            <w:pPr>
              <w:jc w:val="both"/>
              <w:rPr>
                <w:sz w:val="26"/>
                <w:szCs w:val="26"/>
              </w:rPr>
            </w:pPr>
            <w:r>
              <w:rPr>
                <w:sz w:val="26"/>
                <w:szCs w:val="26"/>
              </w:rPr>
              <w:t>АО</w:t>
            </w:r>
            <w:r w:rsidRPr="001725BC">
              <w:rPr>
                <w:sz w:val="26"/>
                <w:szCs w:val="26"/>
              </w:rPr>
              <w:t xml:space="preserve"> «Салехардэнерго» </w:t>
            </w:r>
          </w:p>
        </w:tc>
        <w:tc>
          <w:tcPr>
            <w:tcW w:w="4992" w:type="dxa"/>
          </w:tcPr>
          <w:p w:rsidR="008663A1" w:rsidRPr="00AC7015" w:rsidRDefault="008663A1" w:rsidP="003507F9">
            <w:pPr>
              <w:jc w:val="both"/>
            </w:pPr>
          </w:p>
        </w:tc>
      </w:tr>
      <w:tr w:rsidR="008663A1" w:rsidRPr="00FB394F" w:rsidTr="00082F08">
        <w:trPr>
          <w:trHeight w:val="362"/>
        </w:trPr>
        <w:tc>
          <w:tcPr>
            <w:tcW w:w="4394" w:type="dxa"/>
          </w:tcPr>
          <w:p w:rsidR="008663A1" w:rsidRPr="00AC7015" w:rsidRDefault="008663A1" w:rsidP="003507F9">
            <w:pPr>
              <w:jc w:val="both"/>
            </w:pPr>
          </w:p>
        </w:tc>
        <w:tc>
          <w:tcPr>
            <w:tcW w:w="4992" w:type="dxa"/>
          </w:tcPr>
          <w:p w:rsidR="008663A1" w:rsidRPr="00AC7015" w:rsidRDefault="008663A1" w:rsidP="003507F9">
            <w:pPr>
              <w:jc w:val="both"/>
            </w:pPr>
          </w:p>
        </w:tc>
      </w:tr>
      <w:tr w:rsidR="008663A1" w:rsidTr="00082F08">
        <w:tc>
          <w:tcPr>
            <w:tcW w:w="4394" w:type="dxa"/>
          </w:tcPr>
          <w:p w:rsidR="008663A1" w:rsidRPr="00AC7015" w:rsidRDefault="008663A1" w:rsidP="003507F9">
            <w:pPr>
              <w:jc w:val="both"/>
            </w:pPr>
            <w:r w:rsidRPr="00AC7015">
              <w:t>_______________Ю.Ф. Стратий</w:t>
            </w:r>
          </w:p>
        </w:tc>
        <w:tc>
          <w:tcPr>
            <w:tcW w:w="4992" w:type="dxa"/>
          </w:tcPr>
          <w:p w:rsidR="008663A1" w:rsidRPr="00AC7015" w:rsidRDefault="008663A1" w:rsidP="003507F9">
            <w:pPr>
              <w:jc w:val="both"/>
            </w:pPr>
          </w:p>
        </w:tc>
      </w:tr>
    </w:tbl>
    <w:p w:rsidR="008663A1" w:rsidRDefault="008663A1" w:rsidP="002675FF">
      <w:pPr>
        <w:ind w:firstLine="567"/>
        <w:jc w:val="right"/>
        <w:sectPr w:rsidR="008663A1" w:rsidSect="00EF4DBF">
          <w:footnotePr>
            <w:pos w:val="beneathText"/>
          </w:footnotePr>
          <w:pgSz w:w="16837" w:h="11905" w:orient="landscape"/>
          <w:pgMar w:top="993" w:right="425" w:bottom="720" w:left="709" w:header="720" w:footer="720" w:gutter="0"/>
          <w:cols w:space="720"/>
          <w:docGrid w:linePitch="240" w:charSpace="32768"/>
        </w:sectPr>
      </w:pPr>
    </w:p>
    <w:p w:rsidR="008663A1" w:rsidRPr="00FB394F" w:rsidRDefault="008663A1" w:rsidP="002675FF">
      <w:pPr>
        <w:ind w:firstLine="567"/>
        <w:jc w:val="right"/>
      </w:pPr>
      <w:r w:rsidRPr="00FB394F">
        <w:t>Приложение №</w:t>
      </w:r>
      <w:r>
        <w:t>5</w:t>
      </w:r>
    </w:p>
    <w:p w:rsidR="008663A1" w:rsidRPr="00FB394F" w:rsidRDefault="008663A1" w:rsidP="002675FF">
      <w:pPr>
        <w:ind w:firstLine="567"/>
        <w:jc w:val="right"/>
      </w:pPr>
      <w:r>
        <w:t>к договору № 146-16-зкп</w:t>
      </w:r>
    </w:p>
    <w:p w:rsidR="008663A1" w:rsidRPr="00FB394F" w:rsidRDefault="008663A1" w:rsidP="002675FF">
      <w:pPr>
        <w:ind w:firstLine="567"/>
        <w:jc w:val="right"/>
      </w:pPr>
      <w:r w:rsidRPr="00FB394F">
        <w:t>от «__» _________ 201</w:t>
      </w:r>
      <w:r>
        <w:t>6</w:t>
      </w:r>
      <w:r w:rsidRPr="00FB394F">
        <w:t>г.</w:t>
      </w:r>
    </w:p>
    <w:p w:rsidR="008663A1" w:rsidRPr="00FB394F" w:rsidRDefault="008663A1" w:rsidP="00C83E25">
      <w:pPr>
        <w:ind w:firstLine="567"/>
      </w:pPr>
    </w:p>
    <w:p w:rsidR="008663A1" w:rsidRPr="00FB394F" w:rsidRDefault="008663A1" w:rsidP="00AE45AB">
      <w:pPr>
        <w:ind w:firstLine="567"/>
        <w:jc w:val="center"/>
        <w:rPr>
          <w:b/>
          <w:bCs/>
        </w:rPr>
      </w:pPr>
      <w:r w:rsidRPr="00FB394F">
        <w:t xml:space="preserve"> </w:t>
      </w:r>
      <w:r w:rsidRPr="00FB394F">
        <w:rPr>
          <w:b/>
          <w:bCs/>
        </w:rPr>
        <w:t>Перечень исполнительной документации, предъявляемой при сдаче-приемке выполненных работ.</w:t>
      </w:r>
    </w:p>
    <w:p w:rsidR="008663A1" w:rsidRPr="00FB394F" w:rsidRDefault="008663A1" w:rsidP="00AE45AB">
      <w:pPr>
        <w:ind w:firstLine="567"/>
        <w:jc w:val="both"/>
        <w:rPr>
          <w:b/>
          <w:bCs/>
        </w:rPr>
      </w:pPr>
    </w:p>
    <w:tbl>
      <w:tblPr>
        <w:tblW w:w="10206" w:type="dxa"/>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7229"/>
        <w:gridCol w:w="2410"/>
      </w:tblGrid>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jc w:val="center"/>
            </w:pPr>
            <w:r w:rsidRPr="00FB394F">
              <w:t>№п/п</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center"/>
            </w:pPr>
            <w:r w:rsidRPr="00FB394F">
              <w:t>Состав документации</w:t>
            </w:r>
          </w:p>
        </w:tc>
        <w:tc>
          <w:tcPr>
            <w:tcW w:w="2410" w:type="dxa"/>
            <w:tcBorders>
              <w:top w:val="single" w:sz="4" w:space="0" w:color="auto"/>
              <w:left w:val="single" w:sz="4" w:space="0" w:color="auto"/>
              <w:bottom w:val="single" w:sz="4" w:space="0" w:color="auto"/>
            </w:tcBorders>
          </w:tcPr>
          <w:p w:rsidR="008663A1" w:rsidRPr="00FB394F" w:rsidRDefault="008663A1" w:rsidP="00934233">
            <w:pPr>
              <w:jc w:val="center"/>
            </w:pPr>
            <w:r w:rsidRPr="00FB394F">
              <w:t>Примечание</w:t>
            </w: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1</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Титульный лист</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2</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Перечень исполнительной документации</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3</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Копия договора</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4</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 передачи объекта для выполнения работ</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5</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Копии лицензий, допусков СРО всех организаций участвовавших в производстве работ, проводивших испытания, измерения</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6</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Проектно-сметная документация.</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7</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Проект организации строительства и проект производства работ.</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8</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Ордер на право производство земляных работ</w:t>
            </w:r>
            <w:r w:rsidRPr="00FB394F">
              <w:rPr>
                <w:b/>
              </w:rPr>
              <w:t>.</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9</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Приказ о назначение ответственного за проведение работ.</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10</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Письмо извещение генерального подрядчика о готовности объекта или оборудования к сдаче.</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11</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 рабочей комиссии о приемке оборудования после индивидуального  испытания.</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12</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 рабочей комиссии о приемке оборудования после комплексного опробования.</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13</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 рабочей комиссии о готовности законченного строительством здания, сооружения для предъявления приемочной комиссии.</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14</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Общий журнал производства работ по форме.</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15</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Акты на скрытые работы</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16</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Акты на конструкции.</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17</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tabs>
                <w:tab w:val="left" w:pos="-180"/>
              </w:tabs>
              <w:ind w:right="175"/>
              <w:jc w:val="both"/>
            </w:pPr>
            <w:r w:rsidRPr="00FB394F">
              <w:t>Акт на промывку и хлорирование водопровода по форме.</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18</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 на отсутствие грунтовых вод в камерах.</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19</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 на герметизацию мест прохода трубопровода через стенки камер</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20</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 испытания на герметичность безнапорных, напорных труб.</w:t>
            </w:r>
          </w:p>
        </w:tc>
        <w:tc>
          <w:tcPr>
            <w:tcW w:w="2410" w:type="dxa"/>
            <w:tcBorders>
              <w:top w:val="single" w:sz="4" w:space="0" w:color="auto"/>
              <w:left w:val="single" w:sz="4" w:space="0" w:color="auto"/>
              <w:bottom w:val="single" w:sz="4" w:space="0" w:color="auto"/>
            </w:tcBorders>
          </w:tcPr>
          <w:p w:rsidR="008663A1" w:rsidRPr="00FB394F" w:rsidRDefault="008663A1" w:rsidP="00934233">
            <w:pPr>
              <w:ind w:right="-191"/>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21</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 на гидравлическое испытание трубопроводов подземных стальных.</w:t>
            </w:r>
          </w:p>
        </w:tc>
        <w:tc>
          <w:tcPr>
            <w:tcW w:w="2410" w:type="dxa"/>
            <w:tcBorders>
              <w:top w:val="single" w:sz="4" w:space="0" w:color="auto"/>
              <w:left w:val="single" w:sz="4" w:space="0" w:color="auto"/>
              <w:bottom w:val="single" w:sz="4" w:space="0" w:color="auto"/>
            </w:tcBorders>
          </w:tcPr>
          <w:p w:rsidR="008663A1" w:rsidRPr="00FB394F" w:rsidRDefault="008663A1" w:rsidP="00934233">
            <w:pPr>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22</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 на тепловую изоляцию</w:t>
            </w:r>
          </w:p>
        </w:tc>
        <w:tc>
          <w:tcPr>
            <w:tcW w:w="2410" w:type="dxa"/>
            <w:tcBorders>
              <w:top w:val="single" w:sz="4" w:space="0" w:color="auto"/>
              <w:left w:val="single" w:sz="4" w:space="0" w:color="auto"/>
              <w:bottom w:val="single" w:sz="4" w:space="0" w:color="auto"/>
            </w:tcBorders>
          </w:tcPr>
          <w:p w:rsidR="008663A1" w:rsidRPr="00FB394F" w:rsidRDefault="008663A1" w:rsidP="00934233">
            <w:pPr>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23</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Акты на скрытие работы</w:t>
            </w:r>
          </w:p>
        </w:tc>
        <w:tc>
          <w:tcPr>
            <w:tcW w:w="2410" w:type="dxa"/>
            <w:tcBorders>
              <w:top w:val="single" w:sz="4" w:space="0" w:color="auto"/>
              <w:left w:val="single" w:sz="4" w:space="0" w:color="auto"/>
              <w:bottom w:val="single" w:sz="4" w:space="0" w:color="auto"/>
            </w:tcBorders>
          </w:tcPr>
          <w:p w:rsidR="008663A1" w:rsidRPr="00FB394F" w:rsidRDefault="008663A1" w:rsidP="00934233">
            <w:pPr>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24</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Результат санитарно-микробиологического исследования воды.</w:t>
            </w:r>
          </w:p>
        </w:tc>
        <w:tc>
          <w:tcPr>
            <w:tcW w:w="2410" w:type="dxa"/>
            <w:tcBorders>
              <w:top w:val="single" w:sz="4" w:space="0" w:color="auto"/>
              <w:left w:val="single" w:sz="4" w:space="0" w:color="auto"/>
              <w:bottom w:val="single" w:sz="4" w:space="0" w:color="auto"/>
            </w:tcBorders>
          </w:tcPr>
          <w:p w:rsidR="008663A1" w:rsidRPr="00FB394F" w:rsidRDefault="008663A1" w:rsidP="00934233">
            <w:pPr>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rsidRPr="00FB394F">
              <w:t>25</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Журнал сварочных работ.</w:t>
            </w:r>
          </w:p>
        </w:tc>
        <w:tc>
          <w:tcPr>
            <w:tcW w:w="2410" w:type="dxa"/>
            <w:tcBorders>
              <w:top w:val="single" w:sz="4" w:space="0" w:color="auto"/>
              <w:left w:val="single" w:sz="4" w:space="0" w:color="auto"/>
              <w:bottom w:val="single" w:sz="4" w:space="0" w:color="auto"/>
            </w:tcBorders>
          </w:tcPr>
          <w:p w:rsidR="008663A1" w:rsidRPr="00FB394F" w:rsidRDefault="008663A1" w:rsidP="00934233">
            <w:pPr>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t>26</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 приемки выполненных работ</w:t>
            </w:r>
            <w:r>
              <w:t xml:space="preserve"> приемочной комиссией</w:t>
            </w:r>
          </w:p>
        </w:tc>
        <w:tc>
          <w:tcPr>
            <w:tcW w:w="2410" w:type="dxa"/>
            <w:tcBorders>
              <w:top w:val="single" w:sz="4" w:space="0" w:color="auto"/>
              <w:left w:val="single" w:sz="4" w:space="0" w:color="auto"/>
              <w:bottom w:val="single" w:sz="4" w:space="0" w:color="auto"/>
            </w:tcBorders>
          </w:tcPr>
          <w:p w:rsidR="008663A1" w:rsidRPr="00FB394F" w:rsidRDefault="008663A1" w:rsidP="00934233">
            <w:pPr>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t>27</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Акт по форме ОС-3</w:t>
            </w:r>
          </w:p>
        </w:tc>
        <w:tc>
          <w:tcPr>
            <w:tcW w:w="2410" w:type="dxa"/>
            <w:tcBorders>
              <w:top w:val="single" w:sz="4" w:space="0" w:color="auto"/>
              <w:left w:val="single" w:sz="4" w:space="0" w:color="auto"/>
              <w:bottom w:val="single" w:sz="4" w:space="0" w:color="auto"/>
            </w:tcBorders>
          </w:tcPr>
          <w:p w:rsidR="008663A1" w:rsidRPr="00FB394F" w:rsidRDefault="008663A1" w:rsidP="00934233">
            <w:pPr>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t>28</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rsidRPr="00FB394F">
              <w:t>Сертификаты качества</w:t>
            </w:r>
          </w:p>
        </w:tc>
        <w:tc>
          <w:tcPr>
            <w:tcW w:w="2410" w:type="dxa"/>
            <w:tcBorders>
              <w:top w:val="single" w:sz="4" w:space="0" w:color="auto"/>
              <w:left w:val="single" w:sz="4" w:space="0" w:color="auto"/>
              <w:bottom w:val="single" w:sz="4" w:space="0" w:color="auto"/>
            </w:tcBorders>
          </w:tcPr>
          <w:p w:rsidR="008663A1" w:rsidRPr="00FB394F" w:rsidRDefault="008663A1" w:rsidP="00934233">
            <w:pPr>
              <w:jc w:val="both"/>
            </w:pPr>
          </w:p>
        </w:tc>
      </w:tr>
      <w:tr w:rsidR="008663A1" w:rsidRPr="00FB394F" w:rsidTr="00934233">
        <w:tc>
          <w:tcPr>
            <w:tcW w:w="567" w:type="dxa"/>
            <w:tcBorders>
              <w:top w:val="single" w:sz="4" w:space="0" w:color="auto"/>
              <w:bottom w:val="single" w:sz="4" w:space="0" w:color="auto"/>
              <w:right w:val="single" w:sz="4" w:space="0" w:color="auto"/>
            </w:tcBorders>
          </w:tcPr>
          <w:p w:rsidR="008663A1" w:rsidRPr="00FB394F" w:rsidRDefault="008663A1" w:rsidP="00934233">
            <w:pPr>
              <w:ind w:right="-191"/>
              <w:jc w:val="center"/>
            </w:pPr>
            <w:r>
              <w:t>29</w:t>
            </w:r>
          </w:p>
        </w:tc>
        <w:tc>
          <w:tcPr>
            <w:tcW w:w="7229" w:type="dxa"/>
            <w:tcBorders>
              <w:top w:val="single" w:sz="4" w:space="0" w:color="auto"/>
              <w:left w:val="single" w:sz="4" w:space="0" w:color="auto"/>
              <w:bottom w:val="single" w:sz="4" w:space="0" w:color="auto"/>
              <w:right w:val="single" w:sz="4" w:space="0" w:color="auto"/>
            </w:tcBorders>
          </w:tcPr>
          <w:p w:rsidR="008663A1" w:rsidRPr="00FB394F" w:rsidRDefault="008663A1" w:rsidP="00934233">
            <w:pPr>
              <w:jc w:val="both"/>
            </w:pPr>
            <w:r>
              <w:t>Паспорта на оборудование</w:t>
            </w:r>
          </w:p>
        </w:tc>
        <w:tc>
          <w:tcPr>
            <w:tcW w:w="2410" w:type="dxa"/>
            <w:tcBorders>
              <w:top w:val="single" w:sz="4" w:space="0" w:color="auto"/>
              <w:left w:val="single" w:sz="4" w:space="0" w:color="auto"/>
              <w:bottom w:val="single" w:sz="4" w:space="0" w:color="auto"/>
            </w:tcBorders>
          </w:tcPr>
          <w:p w:rsidR="008663A1" w:rsidRPr="00FB394F" w:rsidRDefault="008663A1" w:rsidP="00934233">
            <w:pPr>
              <w:jc w:val="both"/>
            </w:pPr>
          </w:p>
        </w:tc>
      </w:tr>
    </w:tbl>
    <w:p w:rsidR="008663A1" w:rsidRDefault="008663A1" w:rsidP="00C83E25">
      <w:pPr>
        <w:ind w:firstLine="567"/>
      </w:pPr>
    </w:p>
    <w:p w:rsidR="008663A1" w:rsidRDefault="008663A1" w:rsidP="00C83E25">
      <w:pPr>
        <w:ind w:firstLine="567"/>
      </w:pPr>
    </w:p>
    <w:p w:rsidR="008663A1" w:rsidRDefault="008663A1" w:rsidP="00C83E25">
      <w:pPr>
        <w:ind w:firstLine="567"/>
      </w:pPr>
    </w:p>
    <w:tbl>
      <w:tblPr>
        <w:tblW w:w="0" w:type="auto"/>
        <w:tblInd w:w="138" w:type="dxa"/>
        <w:tblLayout w:type="fixed"/>
        <w:tblLook w:val="0000"/>
      </w:tblPr>
      <w:tblGrid>
        <w:gridCol w:w="4394"/>
        <w:gridCol w:w="4992"/>
      </w:tblGrid>
      <w:tr w:rsidR="008663A1" w:rsidRPr="00FB394F">
        <w:tc>
          <w:tcPr>
            <w:tcW w:w="4394" w:type="dxa"/>
          </w:tcPr>
          <w:p w:rsidR="008663A1" w:rsidRPr="00AC7015" w:rsidRDefault="008663A1" w:rsidP="003507F9">
            <w:pPr>
              <w:jc w:val="both"/>
            </w:pPr>
            <w:r w:rsidRPr="00AC7015">
              <w:t>«ЗАКАЗЧИК»</w:t>
            </w:r>
          </w:p>
        </w:tc>
        <w:tc>
          <w:tcPr>
            <w:tcW w:w="4992" w:type="dxa"/>
          </w:tcPr>
          <w:p w:rsidR="008663A1" w:rsidRPr="00AC7015" w:rsidRDefault="008663A1" w:rsidP="003507F9">
            <w:pPr>
              <w:jc w:val="both"/>
            </w:pPr>
            <w:r w:rsidRPr="00AC7015">
              <w:t>«ПОДРЯДЧИК»</w:t>
            </w:r>
          </w:p>
        </w:tc>
      </w:tr>
      <w:tr w:rsidR="008663A1" w:rsidRPr="00FB394F">
        <w:tc>
          <w:tcPr>
            <w:tcW w:w="4394" w:type="dxa"/>
          </w:tcPr>
          <w:p w:rsidR="008663A1" w:rsidRPr="00AC7015" w:rsidRDefault="008663A1" w:rsidP="003507F9">
            <w:pPr>
              <w:jc w:val="both"/>
            </w:pPr>
          </w:p>
        </w:tc>
        <w:tc>
          <w:tcPr>
            <w:tcW w:w="4992" w:type="dxa"/>
          </w:tcPr>
          <w:p w:rsidR="008663A1" w:rsidRPr="00AC7015" w:rsidRDefault="008663A1" w:rsidP="003507F9">
            <w:pPr>
              <w:jc w:val="both"/>
            </w:pPr>
          </w:p>
        </w:tc>
      </w:tr>
      <w:tr w:rsidR="008663A1" w:rsidRPr="00FB394F">
        <w:tc>
          <w:tcPr>
            <w:tcW w:w="4394" w:type="dxa"/>
          </w:tcPr>
          <w:p w:rsidR="008663A1" w:rsidRPr="00AC7015" w:rsidRDefault="008663A1" w:rsidP="003507F9">
            <w:pPr>
              <w:jc w:val="both"/>
            </w:pPr>
            <w:r w:rsidRPr="00AC7015">
              <w:t>Генеральный директор</w:t>
            </w:r>
          </w:p>
        </w:tc>
        <w:tc>
          <w:tcPr>
            <w:tcW w:w="4992" w:type="dxa"/>
          </w:tcPr>
          <w:p w:rsidR="008663A1" w:rsidRPr="00AC7015" w:rsidRDefault="008663A1" w:rsidP="003507F9">
            <w:pPr>
              <w:jc w:val="both"/>
            </w:pPr>
          </w:p>
        </w:tc>
      </w:tr>
      <w:tr w:rsidR="008663A1" w:rsidRPr="00FB394F">
        <w:tc>
          <w:tcPr>
            <w:tcW w:w="4394" w:type="dxa"/>
          </w:tcPr>
          <w:p w:rsidR="008663A1" w:rsidRPr="00A069E7" w:rsidRDefault="008663A1" w:rsidP="003507F9">
            <w:pPr>
              <w:jc w:val="both"/>
              <w:rPr>
                <w:sz w:val="26"/>
                <w:szCs w:val="26"/>
              </w:rPr>
            </w:pPr>
            <w:r>
              <w:rPr>
                <w:sz w:val="26"/>
                <w:szCs w:val="26"/>
              </w:rPr>
              <w:t>АО</w:t>
            </w:r>
            <w:r w:rsidRPr="001725BC">
              <w:rPr>
                <w:sz w:val="26"/>
                <w:szCs w:val="26"/>
              </w:rPr>
              <w:t xml:space="preserve"> «Салехардэнерго» </w:t>
            </w:r>
          </w:p>
        </w:tc>
        <w:tc>
          <w:tcPr>
            <w:tcW w:w="4992" w:type="dxa"/>
          </w:tcPr>
          <w:p w:rsidR="008663A1" w:rsidRPr="00AC7015" w:rsidRDefault="008663A1" w:rsidP="003507F9">
            <w:pPr>
              <w:jc w:val="both"/>
            </w:pPr>
          </w:p>
        </w:tc>
      </w:tr>
      <w:tr w:rsidR="008663A1" w:rsidRPr="00FB394F">
        <w:trPr>
          <w:trHeight w:val="362"/>
        </w:trPr>
        <w:tc>
          <w:tcPr>
            <w:tcW w:w="4394" w:type="dxa"/>
          </w:tcPr>
          <w:p w:rsidR="008663A1" w:rsidRPr="00AC7015" w:rsidRDefault="008663A1" w:rsidP="003507F9">
            <w:pPr>
              <w:jc w:val="both"/>
            </w:pPr>
          </w:p>
        </w:tc>
        <w:tc>
          <w:tcPr>
            <w:tcW w:w="4992" w:type="dxa"/>
          </w:tcPr>
          <w:p w:rsidR="008663A1" w:rsidRPr="00AC7015" w:rsidRDefault="008663A1" w:rsidP="003507F9">
            <w:pPr>
              <w:jc w:val="both"/>
            </w:pPr>
          </w:p>
        </w:tc>
      </w:tr>
      <w:tr w:rsidR="008663A1">
        <w:tc>
          <w:tcPr>
            <w:tcW w:w="4394" w:type="dxa"/>
          </w:tcPr>
          <w:p w:rsidR="008663A1" w:rsidRPr="00AC7015" w:rsidRDefault="008663A1" w:rsidP="003507F9">
            <w:pPr>
              <w:jc w:val="both"/>
            </w:pPr>
            <w:r w:rsidRPr="00AC7015">
              <w:t>_______________Ю.Ф. Стратий</w:t>
            </w:r>
          </w:p>
        </w:tc>
        <w:tc>
          <w:tcPr>
            <w:tcW w:w="4992" w:type="dxa"/>
          </w:tcPr>
          <w:p w:rsidR="008663A1" w:rsidRPr="00AC7015" w:rsidRDefault="008663A1" w:rsidP="003507F9">
            <w:pPr>
              <w:jc w:val="both"/>
            </w:pPr>
          </w:p>
        </w:tc>
      </w:tr>
    </w:tbl>
    <w:p w:rsidR="008663A1" w:rsidRDefault="008663A1" w:rsidP="00CD3466">
      <w:pPr>
        <w:jc w:val="both"/>
      </w:pPr>
    </w:p>
    <w:sectPr w:rsidR="008663A1" w:rsidSect="0017151F">
      <w:footnotePr>
        <w:pos w:val="beneathText"/>
      </w:footnotePr>
      <w:pgSz w:w="11905" w:h="16837"/>
      <w:pgMar w:top="425" w:right="720" w:bottom="709" w:left="1134"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MS Mincho">
    <w:altName w:val="?l?r ??Ѓfc"/>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font184">
    <w:altName w:val="Times New Roman"/>
    <w:panose1 w:val="00000000000000000000"/>
    <w:charset w:val="CC"/>
    <w:family w:val="auto"/>
    <w:notTrueType/>
    <w:pitch w:val="variable"/>
    <w:sig w:usb0="00000201" w:usb1="00000000" w:usb2="00000000" w:usb3="00000000" w:csb0="00000004" w:csb1="00000000"/>
  </w:font>
  <w:font w:name="Franklin Gothic Book">
    <w:altName w:val="Trebuchet MS"/>
    <w:panose1 w:val="00000000000000000000"/>
    <w:charset w:val="CC"/>
    <w:family w:val="swiss"/>
    <w:notTrueType/>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E48A0C"/>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0000002"/>
    <w:multiLevelType w:val="multilevel"/>
    <w:tmpl w:val="000000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3">
    <w:nsid w:val="00000003"/>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2.%3."/>
      <w:lvlJc w:val="left"/>
      <w:pPr>
        <w:tabs>
          <w:tab w:val="num" w:pos="1440"/>
        </w:tabs>
        <w:ind w:left="1440" w:hanging="360"/>
      </w:pPr>
      <w:rPr>
        <w:rFonts w:cs="Times New Roman"/>
      </w:rPr>
    </w:lvl>
    <w:lvl w:ilvl="3">
      <w:start w:val="1"/>
      <w:numFmt w:val="decimal"/>
      <w:lvlText w:val="%2.%3.%4."/>
      <w:lvlJc w:val="left"/>
      <w:pPr>
        <w:tabs>
          <w:tab w:val="num" w:pos="1800"/>
        </w:tabs>
        <w:ind w:left="1800" w:hanging="360"/>
      </w:pPr>
      <w:rPr>
        <w:rFonts w:cs="Times New Roman"/>
      </w:rPr>
    </w:lvl>
    <w:lvl w:ilvl="4">
      <w:start w:val="1"/>
      <w:numFmt w:val="decimal"/>
      <w:lvlText w:val="%2.%3.%4.%5."/>
      <w:lvlJc w:val="left"/>
      <w:pPr>
        <w:tabs>
          <w:tab w:val="num" w:pos="2160"/>
        </w:tabs>
        <w:ind w:left="2160" w:hanging="360"/>
      </w:pPr>
      <w:rPr>
        <w:rFonts w:cs="Times New Roman"/>
      </w:rPr>
    </w:lvl>
    <w:lvl w:ilvl="5">
      <w:start w:val="1"/>
      <w:numFmt w:val="decimal"/>
      <w:lvlText w:val="%2.%3.%4.%5.%6."/>
      <w:lvlJc w:val="left"/>
      <w:pPr>
        <w:tabs>
          <w:tab w:val="num" w:pos="2520"/>
        </w:tabs>
        <w:ind w:left="2520" w:hanging="360"/>
      </w:pPr>
      <w:rPr>
        <w:rFonts w:cs="Times New Roman"/>
      </w:rPr>
    </w:lvl>
    <w:lvl w:ilvl="6">
      <w:start w:val="1"/>
      <w:numFmt w:val="decimal"/>
      <w:lvlText w:val="%2.%3.%4.%5.%6.%7."/>
      <w:lvlJc w:val="left"/>
      <w:pPr>
        <w:tabs>
          <w:tab w:val="num" w:pos="2880"/>
        </w:tabs>
        <w:ind w:left="2880" w:hanging="360"/>
      </w:pPr>
      <w:rPr>
        <w:rFonts w:cs="Times New Roman"/>
      </w:rPr>
    </w:lvl>
    <w:lvl w:ilvl="7">
      <w:start w:val="1"/>
      <w:numFmt w:val="decimal"/>
      <w:lvlText w:val="%2.%3.%4.%5.%6.%7.%8."/>
      <w:lvlJc w:val="left"/>
      <w:pPr>
        <w:tabs>
          <w:tab w:val="num" w:pos="3240"/>
        </w:tabs>
        <w:ind w:left="3240" w:hanging="360"/>
      </w:pPr>
      <w:rPr>
        <w:rFonts w:cs="Times New Roman"/>
      </w:rPr>
    </w:lvl>
    <w:lvl w:ilvl="8">
      <w:start w:val="1"/>
      <w:numFmt w:val="decimal"/>
      <w:lvlText w:val="%2.%3.%4.%5.%6.%7.%8.%9."/>
      <w:lvlJc w:val="left"/>
      <w:pPr>
        <w:tabs>
          <w:tab w:val="num" w:pos="3600"/>
        </w:tabs>
        <w:ind w:left="3600" w:hanging="360"/>
      </w:pPr>
      <w:rPr>
        <w:rFonts w:cs="Times New Roman"/>
      </w:rPr>
    </w:lvl>
  </w:abstractNum>
  <w:abstractNum w:abstractNumId="4">
    <w:nsid w:val="00000004"/>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5"/>
    <w:multiLevelType w:val="multilevel"/>
    <w:tmpl w:val="00000005"/>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000006"/>
    <w:multiLevelType w:val="multilevel"/>
    <w:tmpl w:val="00000006"/>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2.%3."/>
      <w:lvlJc w:val="left"/>
      <w:pPr>
        <w:tabs>
          <w:tab w:val="num" w:pos="1440"/>
        </w:tabs>
        <w:ind w:left="1440" w:hanging="360"/>
      </w:pPr>
      <w:rPr>
        <w:rFonts w:cs="Times New Roman"/>
      </w:rPr>
    </w:lvl>
    <w:lvl w:ilvl="3">
      <w:start w:val="1"/>
      <w:numFmt w:val="decimal"/>
      <w:lvlText w:val="%2.%3.%4."/>
      <w:lvlJc w:val="left"/>
      <w:pPr>
        <w:tabs>
          <w:tab w:val="num" w:pos="1800"/>
        </w:tabs>
        <w:ind w:left="1800" w:hanging="360"/>
      </w:pPr>
      <w:rPr>
        <w:rFonts w:cs="Times New Roman"/>
      </w:rPr>
    </w:lvl>
    <w:lvl w:ilvl="4">
      <w:start w:val="1"/>
      <w:numFmt w:val="decimal"/>
      <w:lvlText w:val="%2.%3.%4.%5."/>
      <w:lvlJc w:val="left"/>
      <w:pPr>
        <w:tabs>
          <w:tab w:val="num" w:pos="2160"/>
        </w:tabs>
        <w:ind w:left="2160" w:hanging="360"/>
      </w:pPr>
      <w:rPr>
        <w:rFonts w:cs="Times New Roman"/>
      </w:rPr>
    </w:lvl>
    <w:lvl w:ilvl="5">
      <w:start w:val="1"/>
      <w:numFmt w:val="decimal"/>
      <w:lvlText w:val="%2.%3.%4.%5.%6."/>
      <w:lvlJc w:val="left"/>
      <w:pPr>
        <w:tabs>
          <w:tab w:val="num" w:pos="2520"/>
        </w:tabs>
        <w:ind w:left="2520" w:hanging="360"/>
      </w:pPr>
      <w:rPr>
        <w:rFonts w:cs="Times New Roman"/>
      </w:rPr>
    </w:lvl>
    <w:lvl w:ilvl="6">
      <w:start w:val="1"/>
      <w:numFmt w:val="decimal"/>
      <w:lvlText w:val="%2.%3.%4.%5.%6.%7."/>
      <w:lvlJc w:val="left"/>
      <w:pPr>
        <w:tabs>
          <w:tab w:val="num" w:pos="2880"/>
        </w:tabs>
        <w:ind w:left="2880" w:hanging="360"/>
      </w:pPr>
      <w:rPr>
        <w:rFonts w:cs="Times New Roman"/>
      </w:rPr>
    </w:lvl>
    <w:lvl w:ilvl="7">
      <w:start w:val="1"/>
      <w:numFmt w:val="decimal"/>
      <w:lvlText w:val="%2.%3.%4.%5.%6.%7.%8."/>
      <w:lvlJc w:val="left"/>
      <w:pPr>
        <w:tabs>
          <w:tab w:val="num" w:pos="3240"/>
        </w:tabs>
        <w:ind w:left="3240" w:hanging="360"/>
      </w:pPr>
      <w:rPr>
        <w:rFonts w:cs="Times New Roman"/>
      </w:rPr>
    </w:lvl>
    <w:lvl w:ilvl="8">
      <w:start w:val="1"/>
      <w:numFmt w:val="decimal"/>
      <w:lvlText w:val="%2.%3.%4.%5.%6.%7.%8.%9."/>
      <w:lvlJc w:val="left"/>
      <w:pPr>
        <w:tabs>
          <w:tab w:val="num" w:pos="3600"/>
        </w:tabs>
        <w:ind w:left="3600" w:hanging="360"/>
      </w:pPr>
      <w:rPr>
        <w:rFonts w:cs="Times New Roman"/>
      </w:rPr>
    </w:lvl>
  </w:abstractNum>
  <w:abstractNum w:abstractNumId="7">
    <w:nsid w:val="00000007"/>
    <w:multiLevelType w:val="multilevel"/>
    <w:tmpl w:val="00000007"/>
    <w:lvl w:ilvl="0">
      <w:start w:val="15"/>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000008"/>
    <w:multiLevelType w:val="multilevel"/>
    <w:tmpl w:val="00000008"/>
    <w:lvl w:ilvl="0">
      <w:start w:val="18"/>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9"/>
    <w:multiLevelType w:val="multilevel"/>
    <w:tmpl w:val="00000009"/>
    <w:lvl w:ilvl="0">
      <w:start w:val="23"/>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A"/>
    <w:multiLevelType w:val="multilevel"/>
    <w:tmpl w:val="0000000A"/>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2"/>
      <w:numFmt w:val="decimal"/>
      <w:lvlText w:val="%2.%3."/>
      <w:lvlJc w:val="left"/>
      <w:pPr>
        <w:tabs>
          <w:tab w:val="num" w:pos="1440"/>
        </w:tabs>
        <w:ind w:left="1440" w:hanging="360"/>
      </w:pPr>
      <w:rPr>
        <w:rFonts w:cs="Times New Roman"/>
      </w:rPr>
    </w:lvl>
    <w:lvl w:ilvl="3">
      <w:start w:val="1"/>
      <w:numFmt w:val="decimal"/>
      <w:lvlText w:val="%2.%3.%4."/>
      <w:lvlJc w:val="left"/>
      <w:pPr>
        <w:tabs>
          <w:tab w:val="num" w:pos="1800"/>
        </w:tabs>
        <w:ind w:left="1800" w:hanging="360"/>
      </w:pPr>
      <w:rPr>
        <w:rFonts w:cs="Times New Roman"/>
      </w:rPr>
    </w:lvl>
    <w:lvl w:ilvl="4">
      <w:start w:val="1"/>
      <w:numFmt w:val="decimal"/>
      <w:lvlText w:val="%2.%3.%4.%5."/>
      <w:lvlJc w:val="left"/>
      <w:pPr>
        <w:tabs>
          <w:tab w:val="num" w:pos="2160"/>
        </w:tabs>
        <w:ind w:left="2160" w:hanging="360"/>
      </w:pPr>
      <w:rPr>
        <w:rFonts w:cs="Times New Roman"/>
      </w:rPr>
    </w:lvl>
    <w:lvl w:ilvl="5">
      <w:start w:val="1"/>
      <w:numFmt w:val="decimal"/>
      <w:lvlText w:val="%2.%3.%4.%5.%6."/>
      <w:lvlJc w:val="left"/>
      <w:pPr>
        <w:tabs>
          <w:tab w:val="num" w:pos="2520"/>
        </w:tabs>
        <w:ind w:left="2520" w:hanging="360"/>
      </w:pPr>
      <w:rPr>
        <w:rFonts w:cs="Times New Roman"/>
      </w:rPr>
    </w:lvl>
    <w:lvl w:ilvl="6">
      <w:start w:val="1"/>
      <w:numFmt w:val="decimal"/>
      <w:lvlText w:val="%2.%3.%4.%5.%6.%7."/>
      <w:lvlJc w:val="left"/>
      <w:pPr>
        <w:tabs>
          <w:tab w:val="num" w:pos="2880"/>
        </w:tabs>
        <w:ind w:left="2880" w:hanging="360"/>
      </w:pPr>
      <w:rPr>
        <w:rFonts w:cs="Times New Roman"/>
      </w:rPr>
    </w:lvl>
    <w:lvl w:ilvl="7">
      <w:start w:val="1"/>
      <w:numFmt w:val="decimal"/>
      <w:lvlText w:val="%2.%3.%4.%5.%6.%7.%8."/>
      <w:lvlJc w:val="left"/>
      <w:pPr>
        <w:tabs>
          <w:tab w:val="num" w:pos="3240"/>
        </w:tabs>
        <w:ind w:left="3240" w:hanging="360"/>
      </w:pPr>
      <w:rPr>
        <w:rFonts w:cs="Times New Roman"/>
      </w:rPr>
    </w:lvl>
    <w:lvl w:ilvl="8">
      <w:start w:val="1"/>
      <w:numFmt w:val="decimal"/>
      <w:lvlText w:val="%2.%3.%4.%5.%6.%7.%8.%9."/>
      <w:lvlJc w:val="left"/>
      <w:pPr>
        <w:tabs>
          <w:tab w:val="num" w:pos="3600"/>
        </w:tabs>
        <w:ind w:left="3600" w:hanging="360"/>
      </w:pPr>
      <w:rPr>
        <w:rFonts w:cs="Times New Roman"/>
      </w:rPr>
    </w:lvl>
  </w:abstractNum>
  <w:abstractNum w:abstractNumId="11">
    <w:nsid w:val="0000000B"/>
    <w:multiLevelType w:val="multilevel"/>
    <w:tmpl w:val="0000000B"/>
    <w:lvl w:ilvl="0">
      <w:start w:val="8"/>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2.%3."/>
      <w:lvlJc w:val="left"/>
      <w:pPr>
        <w:tabs>
          <w:tab w:val="num" w:pos="1440"/>
        </w:tabs>
        <w:ind w:left="1440" w:hanging="360"/>
      </w:pPr>
      <w:rPr>
        <w:rFonts w:cs="Times New Roman"/>
      </w:rPr>
    </w:lvl>
    <w:lvl w:ilvl="3">
      <w:start w:val="1"/>
      <w:numFmt w:val="decimal"/>
      <w:lvlText w:val="%2.%3.%4."/>
      <w:lvlJc w:val="left"/>
      <w:pPr>
        <w:tabs>
          <w:tab w:val="num" w:pos="1800"/>
        </w:tabs>
        <w:ind w:left="1800" w:hanging="360"/>
      </w:pPr>
      <w:rPr>
        <w:rFonts w:cs="Times New Roman"/>
      </w:rPr>
    </w:lvl>
    <w:lvl w:ilvl="4">
      <w:start w:val="1"/>
      <w:numFmt w:val="decimal"/>
      <w:lvlText w:val="%2.%3.%4.%5."/>
      <w:lvlJc w:val="left"/>
      <w:pPr>
        <w:tabs>
          <w:tab w:val="num" w:pos="2160"/>
        </w:tabs>
        <w:ind w:left="2160" w:hanging="360"/>
      </w:pPr>
      <w:rPr>
        <w:rFonts w:cs="Times New Roman"/>
      </w:rPr>
    </w:lvl>
    <w:lvl w:ilvl="5">
      <w:start w:val="1"/>
      <w:numFmt w:val="decimal"/>
      <w:lvlText w:val="%2.%3.%4.%5.%6."/>
      <w:lvlJc w:val="left"/>
      <w:pPr>
        <w:tabs>
          <w:tab w:val="num" w:pos="2520"/>
        </w:tabs>
        <w:ind w:left="2520" w:hanging="360"/>
      </w:pPr>
      <w:rPr>
        <w:rFonts w:cs="Times New Roman"/>
      </w:rPr>
    </w:lvl>
    <w:lvl w:ilvl="6">
      <w:start w:val="1"/>
      <w:numFmt w:val="decimal"/>
      <w:lvlText w:val="%2.%3.%4.%5.%6.%7."/>
      <w:lvlJc w:val="left"/>
      <w:pPr>
        <w:tabs>
          <w:tab w:val="num" w:pos="2880"/>
        </w:tabs>
        <w:ind w:left="2880" w:hanging="360"/>
      </w:pPr>
      <w:rPr>
        <w:rFonts w:cs="Times New Roman"/>
      </w:rPr>
    </w:lvl>
    <w:lvl w:ilvl="7">
      <w:start w:val="1"/>
      <w:numFmt w:val="decimal"/>
      <w:lvlText w:val="%2.%3.%4.%5.%6.%7.%8."/>
      <w:lvlJc w:val="left"/>
      <w:pPr>
        <w:tabs>
          <w:tab w:val="num" w:pos="3240"/>
        </w:tabs>
        <w:ind w:left="3240" w:hanging="360"/>
      </w:pPr>
      <w:rPr>
        <w:rFonts w:cs="Times New Roman"/>
      </w:rPr>
    </w:lvl>
    <w:lvl w:ilvl="8">
      <w:start w:val="1"/>
      <w:numFmt w:val="decimal"/>
      <w:lvlText w:val="%2.%3.%4.%5.%6.%7.%8.%9."/>
      <w:lvlJc w:val="left"/>
      <w:pPr>
        <w:tabs>
          <w:tab w:val="num" w:pos="3600"/>
        </w:tabs>
        <w:ind w:left="3600" w:hanging="360"/>
      </w:pPr>
      <w:rPr>
        <w:rFonts w:cs="Times New Roman"/>
      </w:rPr>
    </w:lvl>
  </w:abstractNum>
  <w:abstractNum w:abstractNumId="12">
    <w:nsid w:val="0000000C"/>
    <w:multiLevelType w:val="multilevel"/>
    <w:tmpl w:val="0000000C"/>
    <w:lvl w:ilvl="0">
      <w:start w:val="1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3">
    <w:nsid w:val="0000000D"/>
    <w:multiLevelType w:val="multilevel"/>
    <w:tmpl w:val="0000000D"/>
    <w:lvl w:ilvl="0">
      <w:start w:val="11"/>
      <w:numFmt w:val="decimal"/>
      <w:lvlText w:val="%1."/>
      <w:lvlJc w:val="left"/>
      <w:pPr>
        <w:tabs>
          <w:tab w:val="num" w:pos="720"/>
        </w:tabs>
        <w:ind w:left="720" w:hanging="360"/>
      </w:pPr>
      <w:rPr>
        <w:rFonts w:cs="Times New Roman"/>
      </w:rPr>
    </w:lvl>
    <w:lvl w:ilvl="1">
      <w:start w:val="3"/>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14">
    <w:nsid w:val="08F37330"/>
    <w:multiLevelType w:val="multilevel"/>
    <w:tmpl w:val="97982214"/>
    <w:lvl w:ilvl="0">
      <w:start w:val="3"/>
      <w:numFmt w:val="decimal"/>
      <w:lvlText w:val="%1."/>
      <w:lvlJc w:val="left"/>
      <w:pPr>
        <w:ind w:left="660" w:hanging="660"/>
      </w:pPr>
      <w:rPr>
        <w:rFonts w:cs="Times New Roman" w:hint="default"/>
      </w:rPr>
    </w:lvl>
    <w:lvl w:ilvl="1">
      <w:start w:val="1"/>
      <w:numFmt w:val="decimal"/>
      <w:lvlText w:val="%1.%2."/>
      <w:lvlJc w:val="left"/>
      <w:pPr>
        <w:ind w:left="990" w:hanging="660"/>
      </w:pPr>
      <w:rPr>
        <w:rFonts w:cs="Times New Roman" w:hint="default"/>
      </w:rPr>
    </w:lvl>
    <w:lvl w:ilvl="2">
      <w:start w:val="21"/>
      <w:numFmt w:val="decimal"/>
      <w:lvlText w:val="%1.%2.%3."/>
      <w:lvlJc w:val="left"/>
      <w:pPr>
        <w:ind w:left="1380" w:hanging="720"/>
      </w:pPr>
      <w:rPr>
        <w:rFonts w:cs="Times New Roman" w:hint="default"/>
      </w:rPr>
    </w:lvl>
    <w:lvl w:ilvl="3">
      <w:start w:val="1"/>
      <w:numFmt w:val="decimal"/>
      <w:lvlText w:val="%1.%2.%3.%4."/>
      <w:lvlJc w:val="left"/>
      <w:pPr>
        <w:ind w:left="1710" w:hanging="720"/>
      </w:pPr>
      <w:rPr>
        <w:rFonts w:cs="Times New Roman" w:hint="default"/>
      </w:rPr>
    </w:lvl>
    <w:lvl w:ilvl="4">
      <w:start w:val="1"/>
      <w:numFmt w:val="decimal"/>
      <w:lvlText w:val="%1.%2.%3.%4.%5."/>
      <w:lvlJc w:val="left"/>
      <w:pPr>
        <w:ind w:left="2400" w:hanging="1080"/>
      </w:pPr>
      <w:rPr>
        <w:rFonts w:cs="Times New Roman" w:hint="default"/>
      </w:rPr>
    </w:lvl>
    <w:lvl w:ilvl="5">
      <w:start w:val="1"/>
      <w:numFmt w:val="decimal"/>
      <w:lvlText w:val="%1.%2.%3.%4.%5.%6."/>
      <w:lvlJc w:val="left"/>
      <w:pPr>
        <w:ind w:left="2730" w:hanging="1080"/>
      </w:pPr>
      <w:rPr>
        <w:rFonts w:cs="Times New Roman" w:hint="default"/>
      </w:rPr>
    </w:lvl>
    <w:lvl w:ilvl="6">
      <w:start w:val="1"/>
      <w:numFmt w:val="decimal"/>
      <w:lvlText w:val="%1.%2.%3.%4.%5.%6.%7."/>
      <w:lvlJc w:val="left"/>
      <w:pPr>
        <w:ind w:left="3420" w:hanging="1440"/>
      </w:pPr>
      <w:rPr>
        <w:rFonts w:cs="Times New Roman" w:hint="default"/>
      </w:rPr>
    </w:lvl>
    <w:lvl w:ilvl="7">
      <w:start w:val="1"/>
      <w:numFmt w:val="decimal"/>
      <w:lvlText w:val="%1.%2.%3.%4.%5.%6.%7.%8."/>
      <w:lvlJc w:val="left"/>
      <w:pPr>
        <w:ind w:left="3750" w:hanging="1440"/>
      </w:pPr>
      <w:rPr>
        <w:rFonts w:cs="Times New Roman" w:hint="default"/>
      </w:rPr>
    </w:lvl>
    <w:lvl w:ilvl="8">
      <w:start w:val="1"/>
      <w:numFmt w:val="decimal"/>
      <w:lvlText w:val="%1.%2.%3.%4.%5.%6.%7.%8.%9."/>
      <w:lvlJc w:val="left"/>
      <w:pPr>
        <w:ind w:left="4440" w:hanging="1800"/>
      </w:pPr>
      <w:rPr>
        <w:rFonts w:cs="Times New Roman" w:hint="default"/>
      </w:rPr>
    </w:lvl>
  </w:abstractNum>
  <w:abstractNum w:abstractNumId="15">
    <w:nsid w:val="0EBB4A89"/>
    <w:multiLevelType w:val="hybridMultilevel"/>
    <w:tmpl w:val="AC26CF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1F902B2"/>
    <w:multiLevelType w:val="hybridMultilevel"/>
    <w:tmpl w:val="45043B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7743AB0"/>
    <w:multiLevelType w:val="multilevel"/>
    <w:tmpl w:val="7A709C66"/>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8">
    <w:nsid w:val="2E89036B"/>
    <w:multiLevelType w:val="hybridMultilevel"/>
    <w:tmpl w:val="BB484562"/>
    <w:lvl w:ilvl="0" w:tplc="AD8EAD38">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19">
    <w:nsid w:val="3F294EC1"/>
    <w:multiLevelType w:val="multilevel"/>
    <w:tmpl w:val="01E04CDE"/>
    <w:lvl w:ilvl="0">
      <w:start w:val="1"/>
      <w:numFmt w:val="decimal"/>
      <w:lvlText w:val="%1."/>
      <w:lvlJc w:val="left"/>
      <w:pPr>
        <w:tabs>
          <w:tab w:val="num" w:pos="393"/>
        </w:tabs>
        <w:ind w:left="393" w:hanging="360"/>
      </w:pPr>
      <w:rPr>
        <w:rFonts w:cs="Times New Roman" w:hint="default"/>
      </w:rPr>
    </w:lvl>
    <w:lvl w:ilvl="1">
      <w:start w:val="1"/>
      <w:numFmt w:val="lowerLetter"/>
      <w:lvlText w:val="%2."/>
      <w:lvlJc w:val="left"/>
      <w:pPr>
        <w:tabs>
          <w:tab w:val="num" w:pos="1113"/>
        </w:tabs>
        <w:ind w:left="1113" w:hanging="360"/>
      </w:pPr>
      <w:rPr>
        <w:rFonts w:cs="Times New Roman"/>
      </w:rPr>
    </w:lvl>
    <w:lvl w:ilvl="2">
      <w:start w:val="1"/>
      <w:numFmt w:val="lowerRoman"/>
      <w:lvlText w:val="%3."/>
      <w:lvlJc w:val="right"/>
      <w:pPr>
        <w:tabs>
          <w:tab w:val="num" w:pos="1833"/>
        </w:tabs>
        <w:ind w:left="1833" w:hanging="180"/>
      </w:pPr>
      <w:rPr>
        <w:rFonts w:cs="Times New Roman"/>
      </w:rPr>
    </w:lvl>
    <w:lvl w:ilvl="3">
      <w:start w:val="1"/>
      <w:numFmt w:val="decimal"/>
      <w:lvlText w:val="%4."/>
      <w:lvlJc w:val="left"/>
      <w:pPr>
        <w:tabs>
          <w:tab w:val="num" w:pos="2553"/>
        </w:tabs>
        <w:ind w:left="2553" w:hanging="360"/>
      </w:pPr>
      <w:rPr>
        <w:rFonts w:cs="Times New Roman"/>
      </w:rPr>
    </w:lvl>
    <w:lvl w:ilvl="4">
      <w:start w:val="1"/>
      <w:numFmt w:val="lowerLetter"/>
      <w:lvlText w:val="%5."/>
      <w:lvlJc w:val="left"/>
      <w:pPr>
        <w:tabs>
          <w:tab w:val="num" w:pos="3273"/>
        </w:tabs>
        <w:ind w:left="3273" w:hanging="360"/>
      </w:pPr>
      <w:rPr>
        <w:rFonts w:cs="Times New Roman"/>
      </w:rPr>
    </w:lvl>
    <w:lvl w:ilvl="5">
      <w:start w:val="1"/>
      <w:numFmt w:val="lowerRoman"/>
      <w:lvlText w:val="%6."/>
      <w:lvlJc w:val="right"/>
      <w:pPr>
        <w:tabs>
          <w:tab w:val="num" w:pos="3993"/>
        </w:tabs>
        <w:ind w:left="3993" w:hanging="180"/>
      </w:pPr>
      <w:rPr>
        <w:rFonts w:cs="Times New Roman"/>
      </w:rPr>
    </w:lvl>
    <w:lvl w:ilvl="6">
      <w:start w:val="1"/>
      <w:numFmt w:val="decimal"/>
      <w:lvlText w:val="%7."/>
      <w:lvlJc w:val="left"/>
      <w:pPr>
        <w:tabs>
          <w:tab w:val="num" w:pos="4713"/>
        </w:tabs>
        <w:ind w:left="4713" w:hanging="360"/>
      </w:pPr>
      <w:rPr>
        <w:rFonts w:cs="Times New Roman"/>
      </w:rPr>
    </w:lvl>
    <w:lvl w:ilvl="7">
      <w:start w:val="1"/>
      <w:numFmt w:val="lowerLetter"/>
      <w:lvlText w:val="%8."/>
      <w:lvlJc w:val="left"/>
      <w:pPr>
        <w:tabs>
          <w:tab w:val="num" w:pos="5433"/>
        </w:tabs>
        <w:ind w:left="5433" w:hanging="360"/>
      </w:pPr>
      <w:rPr>
        <w:rFonts w:cs="Times New Roman"/>
      </w:rPr>
    </w:lvl>
    <w:lvl w:ilvl="8">
      <w:start w:val="1"/>
      <w:numFmt w:val="lowerRoman"/>
      <w:lvlText w:val="%9."/>
      <w:lvlJc w:val="right"/>
      <w:pPr>
        <w:tabs>
          <w:tab w:val="num" w:pos="6153"/>
        </w:tabs>
        <w:ind w:left="6153" w:hanging="180"/>
      </w:pPr>
      <w:rPr>
        <w:rFonts w:cs="Times New Roman"/>
      </w:rPr>
    </w:lvl>
  </w:abstractNum>
  <w:abstractNum w:abstractNumId="20">
    <w:nsid w:val="458E2257"/>
    <w:multiLevelType w:val="hybridMultilevel"/>
    <w:tmpl w:val="19DA129A"/>
    <w:lvl w:ilvl="0" w:tplc="03C609B8">
      <w:start w:val="1"/>
      <w:numFmt w:val="decimal"/>
      <w:lvlText w:val="%1."/>
      <w:lvlJc w:val="left"/>
      <w:pPr>
        <w:tabs>
          <w:tab w:val="num" w:pos="393"/>
        </w:tabs>
        <w:ind w:left="393" w:hanging="360"/>
      </w:pPr>
      <w:rPr>
        <w:rFonts w:cs="Times New Roman" w:hint="default"/>
      </w:rPr>
    </w:lvl>
    <w:lvl w:ilvl="1" w:tplc="04190019" w:tentative="1">
      <w:start w:val="1"/>
      <w:numFmt w:val="lowerLetter"/>
      <w:lvlText w:val="%2."/>
      <w:lvlJc w:val="left"/>
      <w:pPr>
        <w:tabs>
          <w:tab w:val="num" w:pos="1113"/>
        </w:tabs>
        <w:ind w:left="1113" w:hanging="360"/>
      </w:pPr>
      <w:rPr>
        <w:rFonts w:cs="Times New Roman"/>
      </w:rPr>
    </w:lvl>
    <w:lvl w:ilvl="2" w:tplc="0419001B" w:tentative="1">
      <w:start w:val="1"/>
      <w:numFmt w:val="lowerRoman"/>
      <w:lvlText w:val="%3."/>
      <w:lvlJc w:val="right"/>
      <w:pPr>
        <w:tabs>
          <w:tab w:val="num" w:pos="1833"/>
        </w:tabs>
        <w:ind w:left="1833" w:hanging="180"/>
      </w:pPr>
      <w:rPr>
        <w:rFonts w:cs="Times New Roman"/>
      </w:rPr>
    </w:lvl>
    <w:lvl w:ilvl="3" w:tplc="0419000F" w:tentative="1">
      <w:start w:val="1"/>
      <w:numFmt w:val="decimal"/>
      <w:lvlText w:val="%4."/>
      <w:lvlJc w:val="left"/>
      <w:pPr>
        <w:tabs>
          <w:tab w:val="num" w:pos="2553"/>
        </w:tabs>
        <w:ind w:left="2553" w:hanging="360"/>
      </w:pPr>
      <w:rPr>
        <w:rFonts w:cs="Times New Roman"/>
      </w:rPr>
    </w:lvl>
    <w:lvl w:ilvl="4" w:tplc="04190019" w:tentative="1">
      <w:start w:val="1"/>
      <w:numFmt w:val="lowerLetter"/>
      <w:lvlText w:val="%5."/>
      <w:lvlJc w:val="left"/>
      <w:pPr>
        <w:tabs>
          <w:tab w:val="num" w:pos="3273"/>
        </w:tabs>
        <w:ind w:left="3273" w:hanging="360"/>
      </w:pPr>
      <w:rPr>
        <w:rFonts w:cs="Times New Roman"/>
      </w:rPr>
    </w:lvl>
    <w:lvl w:ilvl="5" w:tplc="0419001B" w:tentative="1">
      <w:start w:val="1"/>
      <w:numFmt w:val="lowerRoman"/>
      <w:lvlText w:val="%6."/>
      <w:lvlJc w:val="right"/>
      <w:pPr>
        <w:tabs>
          <w:tab w:val="num" w:pos="3993"/>
        </w:tabs>
        <w:ind w:left="3993" w:hanging="180"/>
      </w:pPr>
      <w:rPr>
        <w:rFonts w:cs="Times New Roman"/>
      </w:rPr>
    </w:lvl>
    <w:lvl w:ilvl="6" w:tplc="0419000F" w:tentative="1">
      <w:start w:val="1"/>
      <w:numFmt w:val="decimal"/>
      <w:lvlText w:val="%7."/>
      <w:lvlJc w:val="left"/>
      <w:pPr>
        <w:tabs>
          <w:tab w:val="num" w:pos="4713"/>
        </w:tabs>
        <w:ind w:left="4713" w:hanging="360"/>
      </w:pPr>
      <w:rPr>
        <w:rFonts w:cs="Times New Roman"/>
      </w:rPr>
    </w:lvl>
    <w:lvl w:ilvl="7" w:tplc="04190019" w:tentative="1">
      <w:start w:val="1"/>
      <w:numFmt w:val="lowerLetter"/>
      <w:lvlText w:val="%8."/>
      <w:lvlJc w:val="left"/>
      <w:pPr>
        <w:tabs>
          <w:tab w:val="num" w:pos="5433"/>
        </w:tabs>
        <w:ind w:left="5433" w:hanging="360"/>
      </w:pPr>
      <w:rPr>
        <w:rFonts w:cs="Times New Roman"/>
      </w:rPr>
    </w:lvl>
    <w:lvl w:ilvl="8" w:tplc="0419001B" w:tentative="1">
      <w:start w:val="1"/>
      <w:numFmt w:val="lowerRoman"/>
      <w:lvlText w:val="%9."/>
      <w:lvlJc w:val="right"/>
      <w:pPr>
        <w:tabs>
          <w:tab w:val="num" w:pos="6153"/>
        </w:tabs>
        <w:ind w:left="6153" w:hanging="180"/>
      </w:pPr>
      <w:rPr>
        <w:rFonts w:cs="Times New Roman"/>
      </w:rPr>
    </w:lvl>
  </w:abstractNum>
  <w:abstractNum w:abstractNumId="21">
    <w:nsid w:val="4708435D"/>
    <w:multiLevelType w:val="hybridMultilevel"/>
    <w:tmpl w:val="01E04CDE"/>
    <w:lvl w:ilvl="0" w:tplc="AEA47C0A">
      <w:start w:val="1"/>
      <w:numFmt w:val="decimal"/>
      <w:lvlText w:val="%1."/>
      <w:lvlJc w:val="left"/>
      <w:pPr>
        <w:tabs>
          <w:tab w:val="num" w:pos="393"/>
        </w:tabs>
        <w:ind w:left="393" w:hanging="360"/>
      </w:pPr>
      <w:rPr>
        <w:rFonts w:cs="Times New Roman" w:hint="default"/>
      </w:rPr>
    </w:lvl>
    <w:lvl w:ilvl="1" w:tplc="04190019" w:tentative="1">
      <w:start w:val="1"/>
      <w:numFmt w:val="lowerLetter"/>
      <w:lvlText w:val="%2."/>
      <w:lvlJc w:val="left"/>
      <w:pPr>
        <w:tabs>
          <w:tab w:val="num" w:pos="1113"/>
        </w:tabs>
        <w:ind w:left="1113" w:hanging="360"/>
      </w:pPr>
      <w:rPr>
        <w:rFonts w:cs="Times New Roman"/>
      </w:rPr>
    </w:lvl>
    <w:lvl w:ilvl="2" w:tplc="0419001B" w:tentative="1">
      <w:start w:val="1"/>
      <w:numFmt w:val="lowerRoman"/>
      <w:lvlText w:val="%3."/>
      <w:lvlJc w:val="right"/>
      <w:pPr>
        <w:tabs>
          <w:tab w:val="num" w:pos="1833"/>
        </w:tabs>
        <w:ind w:left="1833" w:hanging="180"/>
      </w:pPr>
      <w:rPr>
        <w:rFonts w:cs="Times New Roman"/>
      </w:rPr>
    </w:lvl>
    <w:lvl w:ilvl="3" w:tplc="0419000F" w:tentative="1">
      <w:start w:val="1"/>
      <w:numFmt w:val="decimal"/>
      <w:lvlText w:val="%4."/>
      <w:lvlJc w:val="left"/>
      <w:pPr>
        <w:tabs>
          <w:tab w:val="num" w:pos="2553"/>
        </w:tabs>
        <w:ind w:left="2553" w:hanging="360"/>
      </w:pPr>
      <w:rPr>
        <w:rFonts w:cs="Times New Roman"/>
      </w:rPr>
    </w:lvl>
    <w:lvl w:ilvl="4" w:tplc="04190019" w:tentative="1">
      <w:start w:val="1"/>
      <w:numFmt w:val="lowerLetter"/>
      <w:lvlText w:val="%5."/>
      <w:lvlJc w:val="left"/>
      <w:pPr>
        <w:tabs>
          <w:tab w:val="num" w:pos="3273"/>
        </w:tabs>
        <w:ind w:left="3273" w:hanging="360"/>
      </w:pPr>
      <w:rPr>
        <w:rFonts w:cs="Times New Roman"/>
      </w:rPr>
    </w:lvl>
    <w:lvl w:ilvl="5" w:tplc="0419001B" w:tentative="1">
      <w:start w:val="1"/>
      <w:numFmt w:val="lowerRoman"/>
      <w:lvlText w:val="%6."/>
      <w:lvlJc w:val="right"/>
      <w:pPr>
        <w:tabs>
          <w:tab w:val="num" w:pos="3993"/>
        </w:tabs>
        <w:ind w:left="3993" w:hanging="180"/>
      </w:pPr>
      <w:rPr>
        <w:rFonts w:cs="Times New Roman"/>
      </w:rPr>
    </w:lvl>
    <w:lvl w:ilvl="6" w:tplc="0419000F" w:tentative="1">
      <w:start w:val="1"/>
      <w:numFmt w:val="decimal"/>
      <w:lvlText w:val="%7."/>
      <w:lvlJc w:val="left"/>
      <w:pPr>
        <w:tabs>
          <w:tab w:val="num" w:pos="4713"/>
        </w:tabs>
        <w:ind w:left="4713" w:hanging="360"/>
      </w:pPr>
      <w:rPr>
        <w:rFonts w:cs="Times New Roman"/>
      </w:rPr>
    </w:lvl>
    <w:lvl w:ilvl="7" w:tplc="04190019" w:tentative="1">
      <w:start w:val="1"/>
      <w:numFmt w:val="lowerLetter"/>
      <w:lvlText w:val="%8."/>
      <w:lvlJc w:val="left"/>
      <w:pPr>
        <w:tabs>
          <w:tab w:val="num" w:pos="5433"/>
        </w:tabs>
        <w:ind w:left="5433" w:hanging="360"/>
      </w:pPr>
      <w:rPr>
        <w:rFonts w:cs="Times New Roman"/>
      </w:rPr>
    </w:lvl>
    <w:lvl w:ilvl="8" w:tplc="0419001B" w:tentative="1">
      <w:start w:val="1"/>
      <w:numFmt w:val="lowerRoman"/>
      <w:lvlText w:val="%9."/>
      <w:lvlJc w:val="right"/>
      <w:pPr>
        <w:tabs>
          <w:tab w:val="num" w:pos="6153"/>
        </w:tabs>
        <w:ind w:left="6153" w:hanging="180"/>
      </w:pPr>
      <w:rPr>
        <w:rFonts w:cs="Times New Roman"/>
      </w:rPr>
    </w:lvl>
  </w:abstractNum>
  <w:abstractNum w:abstractNumId="22">
    <w:nsid w:val="5A06740A"/>
    <w:multiLevelType w:val="hybridMultilevel"/>
    <w:tmpl w:val="263E742A"/>
    <w:lvl w:ilvl="0" w:tplc="0419000F">
      <w:start w:val="9"/>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54B2A96"/>
    <w:multiLevelType w:val="hybridMultilevel"/>
    <w:tmpl w:val="0BC4ACD8"/>
    <w:lvl w:ilvl="0" w:tplc="0419000F">
      <w:start w:val="9"/>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95A5E1C"/>
    <w:multiLevelType w:val="hybridMultilevel"/>
    <w:tmpl w:val="1C5C4C2C"/>
    <w:lvl w:ilvl="0" w:tplc="CAEE9B10">
      <w:start w:val="1"/>
      <w:numFmt w:val="decimal"/>
      <w:lvlText w:val="%1."/>
      <w:lvlJc w:val="left"/>
      <w:pPr>
        <w:tabs>
          <w:tab w:val="num" w:pos="408"/>
        </w:tabs>
        <w:ind w:left="408" w:hanging="375"/>
      </w:pPr>
      <w:rPr>
        <w:rFonts w:cs="Times New Roman" w:hint="default"/>
      </w:rPr>
    </w:lvl>
    <w:lvl w:ilvl="1" w:tplc="04190019" w:tentative="1">
      <w:start w:val="1"/>
      <w:numFmt w:val="lowerLetter"/>
      <w:lvlText w:val="%2."/>
      <w:lvlJc w:val="left"/>
      <w:pPr>
        <w:tabs>
          <w:tab w:val="num" w:pos="1113"/>
        </w:tabs>
        <w:ind w:left="1113" w:hanging="360"/>
      </w:pPr>
      <w:rPr>
        <w:rFonts w:cs="Times New Roman"/>
      </w:rPr>
    </w:lvl>
    <w:lvl w:ilvl="2" w:tplc="0419001B" w:tentative="1">
      <w:start w:val="1"/>
      <w:numFmt w:val="lowerRoman"/>
      <w:lvlText w:val="%3."/>
      <w:lvlJc w:val="right"/>
      <w:pPr>
        <w:tabs>
          <w:tab w:val="num" w:pos="1833"/>
        </w:tabs>
        <w:ind w:left="1833" w:hanging="180"/>
      </w:pPr>
      <w:rPr>
        <w:rFonts w:cs="Times New Roman"/>
      </w:rPr>
    </w:lvl>
    <w:lvl w:ilvl="3" w:tplc="0419000F" w:tentative="1">
      <w:start w:val="1"/>
      <w:numFmt w:val="decimal"/>
      <w:lvlText w:val="%4."/>
      <w:lvlJc w:val="left"/>
      <w:pPr>
        <w:tabs>
          <w:tab w:val="num" w:pos="2553"/>
        </w:tabs>
        <w:ind w:left="2553" w:hanging="360"/>
      </w:pPr>
      <w:rPr>
        <w:rFonts w:cs="Times New Roman"/>
      </w:rPr>
    </w:lvl>
    <w:lvl w:ilvl="4" w:tplc="04190019" w:tentative="1">
      <w:start w:val="1"/>
      <w:numFmt w:val="lowerLetter"/>
      <w:lvlText w:val="%5."/>
      <w:lvlJc w:val="left"/>
      <w:pPr>
        <w:tabs>
          <w:tab w:val="num" w:pos="3273"/>
        </w:tabs>
        <w:ind w:left="3273" w:hanging="360"/>
      </w:pPr>
      <w:rPr>
        <w:rFonts w:cs="Times New Roman"/>
      </w:rPr>
    </w:lvl>
    <w:lvl w:ilvl="5" w:tplc="0419001B" w:tentative="1">
      <w:start w:val="1"/>
      <w:numFmt w:val="lowerRoman"/>
      <w:lvlText w:val="%6."/>
      <w:lvlJc w:val="right"/>
      <w:pPr>
        <w:tabs>
          <w:tab w:val="num" w:pos="3993"/>
        </w:tabs>
        <w:ind w:left="3993" w:hanging="180"/>
      </w:pPr>
      <w:rPr>
        <w:rFonts w:cs="Times New Roman"/>
      </w:rPr>
    </w:lvl>
    <w:lvl w:ilvl="6" w:tplc="0419000F" w:tentative="1">
      <w:start w:val="1"/>
      <w:numFmt w:val="decimal"/>
      <w:lvlText w:val="%7."/>
      <w:lvlJc w:val="left"/>
      <w:pPr>
        <w:tabs>
          <w:tab w:val="num" w:pos="4713"/>
        </w:tabs>
        <w:ind w:left="4713" w:hanging="360"/>
      </w:pPr>
      <w:rPr>
        <w:rFonts w:cs="Times New Roman"/>
      </w:rPr>
    </w:lvl>
    <w:lvl w:ilvl="7" w:tplc="04190019" w:tentative="1">
      <w:start w:val="1"/>
      <w:numFmt w:val="lowerLetter"/>
      <w:lvlText w:val="%8."/>
      <w:lvlJc w:val="left"/>
      <w:pPr>
        <w:tabs>
          <w:tab w:val="num" w:pos="5433"/>
        </w:tabs>
        <w:ind w:left="5433" w:hanging="360"/>
      </w:pPr>
      <w:rPr>
        <w:rFonts w:cs="Times New Roman"/>
      </w:rPr>
    </w:lvl>
    <w:lvl w:ilvl="8" w:tplc="0419001B" w:tentative="1">
      <w:start w:val="1"/>
      <w:numFmt w:val="lowerRoman"/>
      <w:lvlText w:val="%9."/>
      <w:lvlJc w:val="right"/>
      <w:pPr>
        <w:tabs>
          <w:tab w:val="num" w:pos="6153"/>
        </w:tabs>
        <w:ind w:left="6153" w:hanging="180"/>
      </w:pPr>
      <w:rPr>
        <w:rFonts w:cs="Times New Roman"/>
      </w:rPr>
    </w:lvl>
  </w:abstractNum>
  <w:abstractNum w:abstractNumId="25">
    <w:nsid w:val="767B2684"/>
    <w:multiLevelType w:val="hybridMultilevel"/>
    <w:tmpl w:val="76A88544"/>
    <w:lvl w:ilvl="0" w:tplc="6512C4A4">
      <w:start w:val="9"/>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37"/>
        </w:tabs>
        <w:ind w:left="1437" w:hanging="360"/>
      </w:pPr>
      <w:rPr>
        <w:rFonts w:cs="Times New Roman"/>
      </w:rPr>
    </w:lvl>
    <w:lvl w:ilvl="2" w:tplc="0419001B" w:tentative="1">
      <w:start w:val="1"/>
      <w:numFmt w:val="lowerRoman"/>
      <w:lvlText w:val="%3."/>
      <w:lvlJc w:val="right"/>
      <w:pPr>
        <w:tabs>
          <w:tab w:val="num" w:pos="2157"/>
        </w:tabs>
        <w:ind w:left="2157" w:hanging="180"/>
      </w:pPr>
      <w:rPr>
        <w:rFonts w:cs="Times New Roman"/>
      </w:rPr>
    </w:lvl>
    <w:lvl w:ilvl="3" w:tplc="0419000F" w:tentative="1">
      <w:start w:val="1"/>
      <w:numFmt w:val="decimal"/>
      <w:lvlText w:val="%4."/>
      <w:lvlJc w:val="left"/>
      <w:pPr>
        <w:tabs>
          <w:tab w:val="num" w:pos="2877"/>
        </w:tabs>
        <w:ind w:left="2877" w:hanging="360"/>
      </w:pPr>
      <w:rPr>
        <w:rFonts w:cs="Times New Roman"/>
      </w:rPr>
    </w:lvl>
    <w:lvl w:ilvl="4" w:tplc="04190019" w:tentative="1">
      <w:start w:val="1"/>
      <w:numFmt w:val="lowerLetter"/>
      <w:lvlText w:val="%5."/>
      <w:lvlJc w:val="left"/>
      <w:pPr>
        <w:tabs>
          <w:tab w:val="num" w:pos="3597"/>
        </w:tabs>
        <w:ind w:left="3597" w:hanging="360"/>
      </w:pPr>
      <w:rPr>
        <w:rFonts w:cs="Times New Roman"/>
      </w:rPr>
    </w:lvl>
    <w:lvl w:ilvl="5" w:tplc="0419001B" w:tentative="1">
      <w:start w:val="1"/>
      <w:numFmt w:val="lowerRoman"/>
      <w:lvlText w:val="%6."/>
      <w:lvlJc w:val="right"/>
      <w:pPr>
        <w:tabs>
          <w:tab w:val="num" w:pos="4317"/>
        </w:tabs>
        <w:ind w:left="4317" w:hanging="180"/>
      </w:pPr>
      <w:rPr>
        <w:rFonts w:cs="Times New Roman"/>
      </w:rPr>
    </w:lvl>
    <w:lvl w:ilvl="6" w:tplc="0419000F" w:tentative="1">
      <w:start w:val="1"/>
      <w:numFmt w:val="decimal"/>
      <w:lvlText w:val="%7."/>
      <w:lvlJc w:val="left"/>
      <w:pPr>
        <w:tabs>
          <w:tab w:val="num" w:pos="5037"/>
        </w:tabs>
        <w:ind w:left="5037" w:hanging="360"/>
      </w:pPr>
      <w:rPr>
        <w:rFonts w:cs="Times New Roman"/>
      </w:rPr>
    </w:lvl>
    <w:lvl w:ilvl="7" w:tplc="04190019" w:tentative="1">
      <w:start w:val="1"/>
      <w:numFmt w:val="lowerLetter"/>
      <w:lvlText w:val="%8."/>
      <w:lvlJc w:val="left"/>
      <w:pPr>
        <w:tabs>
          <w:tab w:val="num" w:pos="5757"/>
        </w:tabs>
        <w:ind w:left="5757" w:hanging="360"/>
      </w:pPr>
      <w:rPr>
        <w:rFonts w:cs="Times New Roman"/>
      </w:rPr>
    </w:lvl>
    <w:lvl w:ilvl="8" w:tplc="0419001B" w:tentative="1">
      <w:start w:val="1"/>
      <w:numFmt w:val="lowerRoman"/>
      <w:lvlText w:val="%9."/>
      <w:lvlJc w:val="right"/>
      <w:pPr>
        <w:tabs>
          <w:tab w:val="num" w:pos="6477"/>
        </w:tabs>
        <w:ind w:left="6477" w:hanging="18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lvlOverride w:ilvl="0">
      <w:lvl w:ilvl="0">
        <w:numFmt w:val="bullet"/>
        <w:lvlText w:val="-"/>
        <w:legacy w:legacy="1" w:legacySpace="0" w:legacyIndent="137"/>
        <w:lvlJc w:val="left"/>
        <w:rPr>
          <w:rFonts w:ascii="Times New Roman" w:hAnsi="Times New Roman" w:hint="default"/>
        </w:rPr>
      </w:lvl>
    </w:lvlOverride>
  </w:num>
  <w:num w:numId="15">
    <w:abstractNumId w:val="20"/>
  </w:num>
  <w:num w:numId="16">
    <w:abstractNumId w:val="21"/>
  </w:num>
  <w:num w:numId="17">
    <w:abstractNumId w:val="18"/>
  </w:num>
  <w:num w:numId="18">
    <w:abstractNumId w:val="17"/>
  </w:num>
  <w:num w:numId="19">
    <w:abstractNumId w:val="24"/>
  </w:num>
  <w:num w:numId="20">
    <w:abstractNumId w:val="19"/>
  </w:num>
  <w:num w:numId="21">
    <w:abstractNumId w:val="15"/>
  </w:num>
  <w:num w:numId="22">
    <w:abstractNumId w:val="25"/>
  </w:num>
  <w:num w:numId="23">
    <w:abstractNumId w:val="14"/>
  </w:num>
  <w:num w:numId="24">
    <w:abstractNumId w:val="22"/>
  </w:num>
  <w:num w:numId="25">
    <w:abstractNumId w:val="23"/>
  </w:num>
  <w:num w:numId="26">
    <w:abstractNumId w:val="0"/>
    <w:lvlOverride w:ilvl="0">
      <w:lvl w:ilvl="0">
        <w:numFmt w:val="bullet"/>
        <w:lvlText w:val="•"/>
        <w:legacy w:legacy="1" w:legacySpace="0" w:legacyIndent="347"/>
        <w:lvlJc w:val="left"/>
        <w:rPr>
          <w:rFonts w:ascii="Times New Roman" w:hAnsi="Times New Roman" w:hint="default"/>
        </w:rPr>
      </w:lvl>
    </w:lvlOverride>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3970"/>
    <w:rsid w:val="00030E54"/>
    <w:rsid w:val="00033201"/>
    <w:rsid w:val="00033752"/>
    <w:rsid w:val="0003487B"/>
    <w:rsid w:val="00035021"/>
    <w:rsid w:val="000350C4"/>
    <w:rsid w:val="00052B1A"/>
    <w:rsid w:val="00054160"/>
    <w:rsid w:val="0005550F"/>
    <w:rsid w:val="00057E27"/>
    <w:rsid w:val="0006654A"/>
    <w:rsid w:val="0008296C"/>
    <w:rsid w:val="00082AC0"/>
    <w:rsid w:val="00082E9D"/>
    <w:rsid w:val="00082F08"/>
    <w:rsid w:val="000919AE"/>
    <w:rsid w:val="000941AA"/>
    <w:rsid w:val="00096AEA"/>
    <w:rsid w:val="000A033F"/>
    <w:rsid w:val="000A189C"/>
    <w:rsid w:val="000A51D0"/>
    <w:rsid w:val="000A6157"/>
    <w:rsid w:val="000B2FDF"/>
    <w:rsid w:val="000C4639"/>
    <w:rsid w:val="000C73D7"/>
    <w:rsid w:val="000D1811"/>
    <w:rsid w:val="000D5CC8"/>
    <w:rsid w:val="000D690A"/>
    <w:rsid w:val="000E296D"/>
    <w:rsid w:val="000E367B"/>
    <w:rsid w:val="000F0831"/>
    <w:rsid w:val="00104384"/>
    <w:rsid w:val="00114D3F"/>
    <w:rsid w:val="0011578D"/>
    <w:rsid w:val="00123B74"/>
    <w:rsid w:val="001273B6"/>
    <w:rsid w:val="00137DA4"/>
    <w:rsid w:val="001443D9"/>
    <w:rsid w:val="00144AA0"/>
    <w:rsid w:val="0014562F"/>
    <w:rsid w:val="00151CCE"/>
    <w:rsid w:val="001571C9"/>
    <w:rsid w:val="00163AB5"/>
    <w:rsid w:val="0017151F"/>
    <w:rsid w:val="001725BC"/>
    <w:rsid w:val="00177531"/>
    <w:rsid w:val="0018124E"/>
    <w:rsid w:val="00187117"/>
    <w:rsid w:val="001A35A6"/>
    <w:rsid w:val="001A477B"/>
    <w:rsid w:val="001B3070"/>
    <w:rsid w:val="001B3B8E"/>
    <w:rsid w:val="001B42A7"/>
    <w:rsid w:val="001B7C8C"/>
    <w:rsid w:val="001C4202"/>
    <w:rsid w:val="001D3DEC"/>
    <w:rsid w:val="001E14AF"/>
    <w:rsid w:val="001E299D"/>
    <w:rsid w:val="001E54C7"/>
    <w:rsid w:val="00203D0B"/>
    <w:rsid w:val="0020712F"/>
    <w:rsid w:val="00207915"/>
    <w:rsid w:val="00217421"/>
    <w:rsid w:val="00242861"/>
    <w:rsid w:val="0024500C"/>
    <w:rsid w:val="00251143"/>
    <w:rsid w:val="0025125C"/>
    <w:rsid w:val="00252FFB"/>
    <w:rsid w:val="00254C2E"/>
    <w:rsid w:val="00257F34"/>
    <w:rsid w:val="00265794"/>
    <w:rsid w:val="002658BC"/>
    <w:rsid w:val="002675FF"/>
    <w:rsid w:val="00267A34"/>
    <w:rsid w:val="00274B30"/>
    <w:rsid w:val="002774EB"/>
    <w:rsid w:val="002802AA"/>
    <w:rsid w:val="002945F7"/>
    <w:rsid w:val="00296E4A"/>
    <w:rsid w:val="002A1053"/>
    <w:rsid w:val="002A2A73"/>
    <w:rsid w:val="002A6EFC"/>
    <w:rsid w:val="002A7AE3"/>
    <w:rsid w:val="002C0A6E"/>
    <w:rsid w:val="002F1A28"/>
    <w:rsid w:val="002F6046"/>
    <w:rsid w:val="00301AC0"/>
    <w:rsid w:val="00303954"/>
    <w:rsid w:val="00303FDF"/>
    <w:rsid w:val="003050B6"/>
    <w:rsid w:val="003060FA"/>
    <w:rsid w:val="003153B3"/>
    <w:rsid w:val="00331A0F"/>
    <w:rsid w:val="00345366"/>
    <w:rsid w:val="003507F9"/>
    <w:rsid w:val="0035791E"/>
    <w:rsid w:val="003635BC"/>
    <w:rsid w:val="00372059"/>
    <w:rsid w:val="003747E9"/>
    <w:rsid w:val="00375306"/>
    <w:rsid w:val="003A31CE"/>
    <w:rsid w:val="003A7FE7"/>
    <w:rsid w:val="003B0DFB"/>
    <w:rsid w:val="003B1545"/>
    <w:rsid w:val="003B5640"/>
    <w:rsid w:val="003C4013"/>
    <w:rsid w:val="003C7357"/>
    <w:rsid w:val="003D00C6"/>
    <w:rsid w:val="003D0B03"/>
    <w:rsid w:val="003D5E71"/>
    <w:rsid w:val="003E1819"/>
    <w:rsid w:val="003E3AC3"/>
    <w:rsid w:val="003E4A0C"/>
    <w:rsid w:val="003E5177"/>
    <w:rsid w:val="003E6836"/>
    <w:rsid w:val="003F508E"/>
    <w:rsid w:val="00404D74"/>
    <w:rsid w:val="00405E54"/>
    <w:rsid w:val="00406094"/>
    <w:rsid w:val="004160A4"/>
    <w:rsid w:val="00423970"/>
    <w:rsid w:val="00437DAA"/>
    <w:rsid w:val="00456FD9"/>
    <w:rsid w:val="00461025"/>
    <w:rsid w:val="00464C5E"/>
    <w:rsid w:val="0047554B"/>
    <w:rsid w:val="004821D2"/>
    <w:rsid w:val="00491794"/>
    <w:rsid w:val="00493727"/>
    <w:rsid w:val="0049472F"/>
    <w:rsid w:val="00496013"/>
    <w:rsid w:val="004A001F"/>
    <w:rsid w:val="004B231D"/>
    <w:rsid w:val="004C1D57"/>
    <w:rsid w:val="004C3414"/>
    <w:rsid w:val="004E2612"/>
    <w:rsid w:val="004E32D4"/>
    <w:rsid w:val="004F7565"/>
    <w:rsid w:val="0050316F"/>
    <w:rsid w:val="005042CA"/>
    <w:rsid w:val="005061B2"/>
    <w:rsid w:val="00511A6F"/>
    <w:rsid w:val="0052245A"/>
    <w:rsid w:val="00522A4C"/>
    <w:rsid w:val="00532006"/>
    <w:rsid w:val="0054549B"/>
    <w:rsid w:val="00553DB4"/>
    <w:rsid w:val="00556269"/>
    <w:rsid w:val="0056228E"/>
    <w:rsid w:val="00564AF7"/>
    <w:rsid w:val="00565268"/>
    <w:rsid w:val="005700B8"/>
    <w:rsid w:val="005816C0"/>
    <w:rsid w:val="00581ADD"/>
    <w:rsid w:val="00585ACC"/>
    <w:rsid w:val="00590609"/>
    <w:rsid w:val="0059313C"/>
    <w:rsid w:val="005942D3"/>
    <w:rsid w:val="0059491F"/>
    <w:rsid w:val="005B6939"/>
    <w:rsid w:val="005C133E"/>
    <w:rsid w:val="005C3311"/>
    <w:rsid w:val="005E306A"/>
    <w:rsid w:val="0060104A"/>
    <w:rsid w:val="00604E86"/>
    <w:rsid w:val="006302B9"/>
    <w:rsid w:val="00631E40"/>
    <w:rsid w:val="00634DDA"/>
    <w:rsid w:val="00657ABA"/>
    <w:rsid w:val="00664447"/>
    <w:rsid w:val="00677847"/>
    <w:rsid w:val="00682D19"/>
    <w:rsid w:val="006A3C7A"/>
    <w:rsid w:val="006A51B1"/>
    <w:rsid w:val="006A64CB"/>
    <w:rsid w:val="006B1C33"/>
    <w:rsid w:val="006B2BFA"/>
    <w:rsid w:val="006C5C81"/>
    <w:rsid w:val="006D25DD"/>
    <w:rsid w:val="006E595B"/>
    <w:rsid w:val="006F44BF"/>
    <w:rsid w:val="00704FD2"/>
    <w:rsid w:val="00711949"/>
    <w:rsid w:val="00715E5E"/>
    <w:rsid w:val="007228C5"/>
    <w:rsid w:val="0072682F"/>
    <w:rsid w:val="00732670"/>
    <w:rsid w:val="00734D01"/>
    <w:rsid w:val="00736433"/>
    <w:rsid w:val="007505A2"/>
    <w:rsid w:val="0075157C"/>
    <w:rsid w:val="00755FCA"/>
    <w:rsid w:val="0075749F"/>
    <w:rsid w:val="00770853"/>
    <w:rsid w:val="00770EB7"/>
    <w:rsid w:val="0077428B"/>
    <w:rsid w:val="007804AB"/>
    <w:rsid w:val="00780EB1"/>
    <w:rsid w:val="00782DB9"/>
    <w:rsid w:val="007854C8"/>
    <w:rsid w:val="00791739"/>
    <w:rsid w:val="007A407E"/>
    <w:rsid w:val="007A44D2"/>
    <w:rsid w:val="007B05C4"/>
    <w:rsid w:val="007D48BC"/>
    <w:rsid w:val="007E1DD3"/>
    <w:rsid w:val="007E340F"/>
    <w:rsid w:val="007E4767"/>
    <w:rsid w:val="007E7801"/>
    <w:rsid w:val="008011FE"/>
    <w:rsid w:val="008114E0"/>
    <w:rsid w:val="00814431"/>
    <w:rsid w:val="00817A58"/>
    <w:rsid w:val="00822140"/>
    <w:rsid w:val="00825BA1"/>
    <w:rsid w:val="00827E53"/>
    <w:rsid w:val="008306DB"/>
    <w:rsid w:val="00844627"/>
    <w:rsid w:val="00845FF6"/>
    <w:rsid w:val="00862BCA"/>
    <w:rsid w:val="008663A1"/>
    <w:rsid w:val="00867671"/>
    <w:rsid w:val="008779FF"/>
    <w:rsid w:val="00894087"/>
    <w:rsid w:val="008942A5"/>
    <w:rsid w:val="00896A8C"/>
    <w:rsid w:val="008A3B8C"/>
    <w:rsid w:val="008B1CCA"/>
    <w:rsid w:val="008B302D"/>
    <w:rsid w:val="008B6276"/>
    <w:rsid w:val="008C5D62"/>
    <w:rsid w:val="008D2217"/>
    <w:rsid w:val="008D3318"/>
    <w:rsid w:val="008D531C"/>
    <w:rsid w:val="008E5425"/>
    <w:rsid w:val="008F3A83"/>
    <w:rsid w:val="0090202B"/>
    <w:rsid w:val="00902661"/>
    <w:rsid w:val="00903517"/>
    <w:rsid w:val="00903776"/>
    <w:rsid w:val="00904B64"/>
    <w:rsid w:val="00910971"/>
    <w:rsid w:val="0091143C"/>
    <w:rsid w:val="009154C5"/>
    <w:rsid w:val="009211FD"/>
    <w:rsid w:val="00922122"/>
    <w:rsid w:val="00922824"/>
    <w:rsid w:val="00934233"/>
    <w:rsid w:val="00941594"/>
    <w:rsid w:val="0095308B"/>
    <w:rsid w:val="00955A9D"/>
    <w:rsid w:val="00964934"/>
    <w:rsid w:val="009658C6"/>
    <w:rsid w:val="00966317"/>
    <w:rsid w:val="00993492"/>
    <w:rsid w:val="00994148"/>
    <w:rsid w:val="009A007A"/>
    <w:rsid w:val="009A02AF"/>
    <w:rsid w:val="009A2701"/>
    <w:rsid w:val="009B3E08"/>
    <w:rsid w:val="009B51DC"/>
    <w:rsid w:val="009C6581"/>
    <w:rsid w:val="009E08A1"/>
    <w:rsid w:val="009E4C4F"/>
    <w:rsid w:val="009E75FA"/>
    <w:rsid w:val="009F17A7"/>
    <w:rsid w:val="009F5A1E"/>
    <w:rsid w:val="00A00B67"/>
    <w:rsid w:val="00A069E7"/>
    <w:rsid w:val="00A130A2"/>
    <w:rsid w:val="00A14ED0"/>
    <w:rsid w:val="00A16649"/>
    <w:rsid w:val="00A2188A"/>
    <w:rsid w:val="00A31C05"/>
    <w:rsid w:val="00A33ABF"/>
    <w:rsid w:val="00A41FD3"/>
    <w:rsid w:val="00A50A89"/>
    <w:rsid w:val="00A52DFC"/>
    <w:rsid w:val="00A55415"/>
    <w:rsid w:val="00A555F8"/>
    <w:rsid w:val="00A57A6A"/>
    <w:rsid w:val="00A6084A"/>
    <w:rsid w:val="00A66E46"/>
    <w:rsid w:val="00A778BB"/>
    <w:rsid w:val="00A8519B"/>
    <w:rsid w:val="00A92153"/>
    <w:rsid w:val="00A95E04"/>
    <w:rsid w:val="00AA23B6"/>
    <w:rsid w:val="00AA304A"/>
    <w:rsid w:val="00AA7F6C"/>
    <w:rsid w:val="00AB4481"/>
    <w:rsid w:val="00AC2715"/>
    <w:rsid w:val="00AC6F5F"/>
    <w:rsid w:val="00AC7015"/>
    <w:rsid w:val="00AD0074"/>
    <w:rsid w:val="00AD1936"/>
    <w:rsid w:val="00AE45AB"/>
    <w:rsid w:val="00AE5100"/>
    <w:rsid w:val="00AF3441"/>
    <w:rsid w:val="00AF4D34"/>
    <w:rsid w:val="00B01657"/>
    <w:rsid w:val="00B06A9D"/>
    <w:rsid w:val="00B17093"/>
    <w:rsid w:val="00B319F5"/>
    <w:rsid w:val="00B37AE0"/>
    <w:rsid w:val="00B4367C"/>
    <w:rsid w:val="00B44B2D"/>
    <w:rsid w:val="00B44E33"/>
    <w:rsid w:val="00B47619"/>
    <w:rsid w:val="00B476CE"/>
    <w:rsid w:val="00B514B6"/>
    <w:rsid w:val="00B5469A"/>
    <w:rsid w:val="00B60480"/>
    <w:rsid w:val="00B61A4E"/>
    <w:rsid w:val="00B6271E"/>
    <w:rsid w:val="00B639A2"/>
    <w:rsid w:val="00B774E9"/>
    <w:rsid w:val="00B84153"/>
    <w:rsid w:val="00B92478"/>
    <w:rsid w:val="00B93499"/>
    <w:rsid w:val="00BA2134"/>
    <w:rsid w:val="00BA6069"/>
    <w:rsid w:val="00BB109F"/>
    <w:rsid w:val="00BB79FA"/>
    <w:rsid w:val="00BD05C6"/>
    <w:rsid w:val="00BF2864"/>
    <w:rsid w:val="00C03A6C"/>
    <w:rsid w:val="00C07602"/>
    <w:rsid w:val="00C117E4"/>
    <w:rsid w:val="00C1768F"/>
    <w:rsid w:val="00C26968"/>
    <w:rsid w:val="00C301EB"/>
    <w:rsid w:val="00C4315B"/>
    <w:rsid w:val="00C4584C"/>
    <w:rsid w:val="00C52420"/>
    <w:rsid w:val="00C549C1"/>
    <w:rsid w:val="00C55EBC"/>
    <w:rsid w:val="00C64F3A"/>
    <w:rsid w:val="00C75B2A"/>
    <w:rsid w:val="00C83E25"/>
    <w:rsid w:val="00C84F64"/>
    <w:rsid w:val="00C91C89"/>
    <w:rsid w:val="00C946AA"/>
    <w:rsid w:val="00C94DFB"/>
    <w:rsid w:val="00CA7F07"/>
    <w:rsid w:val="00CC5727"/>
    <w:rsid w:val="00CD3466"/>
    <w:rsid w:val="00CD702A"/>
    <w:rsid w:val="00CF66E1"/>
    <w:rsid w:val="00D0618F"/>
    <w:rsid w:val="00D06A2C"/>
    <w:rsid w:val="00D17BC7"/>
    <w:rsid w:val="00D349D9"/>
    <w:rsid w:val="00D55775"/>
    <w:rsid w:val="00D55B0F"/>
    <w:rsid w:val="00D679E2"/>
    <w:rsid w:val="00D727F5"/>
    <w:rsid w:val="00D773DB"/>
    <w:rsid w:val="00D83F75"/>
    <w:rsid w:val="00D967E8"/>
    <w:rsid w:val="00DA0A4A"/>
    <w:rsid w:val="00DA328C"/>
    <w:rsid w:val="00DB3443"/>
    <w:rsid w:val="00DB5A83"/>
    <w:rsid w:val="00DB7BE3"/>
    <w:rsid w:val="00DC7E79"/>
    <w:rsid w:val="00DD0E19"/>
    <w:rsid w:val="00DD6281"/>
    <w:rsid w:val="00DE423E"/>
    <w:rsid w:val="00DE5E3F"/>
    <w:rsid w:val="00DF7CFB"/>
    <w:rsid w:val="00E03F30"/>
    <w:rsid w:val="00E11636"/>
    <w:rsid w:val="00E148AA"/>
    <w:rsid w:val="00E20989"/>
    <w:rsid w:val="00E3257F"/>
    <w:rsid w:val="00E36F47"/>
    <w:rsid w:val="00E41D3A"/>
    <w:rsid w:val="00E4292E"/>
    <w:rsid w:val="00E460BC"/>
    <w:rsid w:val="00E51B1B"/>
    <w:rsid w:val="00E51D5E"/>
    <w:rsid w:val="00E7262E"/>
    <w:rsid w:val="00E75E15"/>
    <w:rsid w:val="00E93B5E"/>
    <w:rsid w:val="00E969EE"/>
    <w:rsid w:val="00EA7026"/>
    <w:rsid w:val="00EA733F"/>
    <w:rsid w:val="00EB2C7C"/>
    <w:rsid w:val="00EB59A3"/>
    <w:rsid w:val="00ED0F74"/>
    <w:rsid w:val="00ED104A"/>
    <w:rsid w:val="00ED4C00"/>
    <w:rsid w:val="00ED755C"/>
    <w:rsid w:val="00EE2510"/>
    <w:rsid w:val="00EE5F93"/>
    <w:rsid w:val="00EE6A4B"/>
    <w:rsid w:val="00EF118E"/>
    <w:rsid w:val="00EF2D20"/>
    <w:rsid w:val="00EF4DBF"/>
    <w:rsid w:val="00F015EF"/>
    <w:rsid w:val="00F16197"/>
    <w:rsid w:val="00F1628A"/>
    <w:rsid w:val="00F1687B"/>
    <w:rsid w:val="00F36E2E"/>
    <w:rsid w:val="00F47228"/>
    <w:rsid w:val="00F53466"/>
    <w:rsid w:val="00F540D3"/>
    <w:rsid w:val="00F65FA3"/>
    <w:rsid w:val="00F74B1D"/>
    <w:rsid w:val="00F80F2C"/>
    <w:rsid w:val="00F91373"/>
    <w:rsid w:val="00F9411A"/>
    <w:rsid w:val="00FA2132"/>
    <w:rsid w:val="00FA2579"/>
    <w:rsid w:val="00FA5793"/>
    <w:rsid w:val="00FA5F17"/>
    <w:rsid w:val="00FA7326"/>
    <w:rsid w:val="00FB394F"/>
    <w:rsid w:val="00FB7B39"/>
    <w:rsid w:val="00FD0A21"/>
    <w:rsid w:val="00FE0D2B"/>
    <w:rsid w:val="00FE2ACC"/>
    <w:rsid w:val="00FF1376"/>
    <w:rsid w:val="00FF4A1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739"/>
    <w:pPr>
      <w:suppressAutoHyphens/>
    </w:pPr>
    <w:rPr>
      <w:kern w:val="1"/>
      <w:sz w:val="24"/>
      <w:szCs w:val="24"/>
      <w:lang w:eastAsia="ar-SA"/>
    </w:rPr>
  </w:style>
  <w:style w:type="paragraph" w:styleId="Heading1">
    <w:name w:val="heading 1"/>
    <w:basedOn w:val="Normal"/>
    <w:next w:val="BodyText"/>
    <w:link w:val="Heading1Char"/>
    <w:uiPriority w:val="99"/>
    <w:qFormat/>
    <w:rsid w:val="006B2BFA"/>
    <w:pPr>
      <w:keepNext/>
      <w:widowControl w:val="0"/>
      <w:tabs>
        <w:tab w:val="num" w:pos="432"/>
      </w:tabs>
      <w:spacing w:before="240" w:after="60"/>
      <w:ind w:left="432" w:hanging="432"/>
      <w:outlineLvl w:val="0"/>
    </w:pPr>
    <w:rPr>
      <w:rFonts w:ascii="Arial" w:hAnsi="Arial"/>
      <w:b/>
      <w:bCs/>
      <w:sz w:val="32"/>
      <w:szCs w:val="32"/>
    </w:rPr>
  </w:style>
  <w:style w:type="paragraph" w:styleId="Heading2">
    <w:name w:val="heading 2"/>
    <w:basedOn w:val="Normal"/>
    <w:next w:val="BodyText"/>
    <w:link w:val="Heading2Char"/>
    <w:uiPriority w:val="99"/>
    <w:qFormat/>
    <w:rsid w:val="006B2BFA"/>
    <w:pPr>
      <w:keepNext/>
      <w:widowControl w:val="0"/>
      <w:tabs>
        <w:tab w:val="num" w:pos="576"/>
      </w:tabs>
      <w:spacing w:before="240" w:after="60"/>
      <w:ind w:left="576" w:hanging="576"/>
      <w:outlineLvl w:val="1"/>
    </w:pPr>
    <w:rPr>
      <w:rFonts w:ascii="Arial" w:hAnsi="Arial" w:cs="Arial"/>
      <w:b/>
      <w:bCs/>
      <w:i/>
      <w:iCs/>
      <w:sz w:val="28"/>
      <w:szCs w:val="28"/>
    </w:rPr>
  </w:style>
  <w:style w:type="paragraph" w:styleId="Heading4">
    <w:name w:val="heading 4"/>
    <w:basedOn w:val="Normal"/>
    <w:next w:val="BodyText"/>
    <w:link w:val="Heading4Char"/>
    <w:uiPriority w:val="99"/>
    <w:qFormat/>
    <w:rsid w:val="006B2BFA"/>
    <w:pPr>
      <w:keepNext/>
      <w:widowControl w:val="0"/>
      <w:tabs>
        <w:tab w:val="num" w:pos="864"/>
      </w:tabs>
      <w:spacing w:before="240" w:after="60"/>
      <w:ind w:left="864" w:hanging="864"/>
      <w:outlineLvl w:val="3"/>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4500C"/>
    <w:rPr>
      <w:rFonts w:ascii="Arial" w:hAnsi="Arial"/>
      <w:b/>
      <w:kern w:val="1"/>
      <w:sz w:val="32"/>
      <w:lang w:eastAsia="ar-SA" w:bidi="ar-SA"/>
    </w:rPr>
  </w:style>
  <w:style w:type="character" w:customStyle="1" w:styleId="Heading2Char">
    <w:name w:val="Heading 2 Char"/>
    <w:basedOn w:val="DefaultParagraphFont"/>
    <w:link w:val="Heading2"/>
    <w:uiPriority w:val="9"/>
    <w:semiHidden/>
    <w:rsid w:val="006A06FD"/>
    <w:rPr>
      <w:rFonts w:asciiTheme="majorHAnsi" w:eastAsiaTheme="majorEastAsia" w:hAnsiTheme="majorHAnsi" w:cstheme="majorBidi"/>
      <w:b/>
      <w:bCs/>
      <w:i/>
      <w:iCs/>
      <w:kern w:val="1"/>
      <w:sz w:val="28"/>
      <w:szCs w:val="28"/>
      <w:lang w:eastAsia="ar-SA"/>
    </w:rPr>
  </w:style>
  <w:style w:type="character" w:customStyle="1" w:styleId="Heading4Char">
    <w:name w:val="Heading 4 Char"/>
    <w:basedOn w:val="DefaultParagraphFont"/>
    <w:link w:val="Heading4"/>
    <w:uiPriority w:val="9"/>
    <w:semiHidden/>
    <w:rsid w:val="006A06FD"/>
    <w:rPr>
      <w:rFonts w:asciiTheme="minorHAnsi" w:eastAsiaTheme="minorEastAsia" w:hAnsiTheme="minorHAnsi" w:cstheme="minorBidi"/>
      <w:b/>
      <w:bCs/>
      <w:kern w:val="1"/>
      <w:sz w:val="28"/>
      <w:szCs w:val="28"/>
      <w:lang w:eastAsia="ar-SA"/>
    </w:rPr>
  </w:style>
  <w:style w:type="character" w:customStyle="1" w:styleId="1">
    <w:name w:val="Основной шрифт абзаца1"/>
    <w:uiPriority w:val="99"/>
    <w:rsid w:val="006B2BFA"/>
  </w:style>
  <w:style w:type="character" w:customStyle="1" w:styleId="10">
    <w:name w:val="Заголовок 1 Знак"/>
    <w:uiPriority w:val="99"/>
    <w:rsid w:val="006B2BFA"/>
    <w:rPr>
      <w:rFonts w:ascii="Cambria" w:hAnsi="Cambria"/>
      <w:b/>
      <w:kern w:val="1"/>
      <w:sz w:val="32"/>
    </w:rPr>
  </w:style>
  <w:style w:type="character" w:customStyle="1" w:styleId="2">
    <w:name w:val="Заголовок 2 Знак"/>
    <w:uiPriority w:val="99"/>
    <w:rsid w:val="006B2BFA"/>
    <w:rPr>
      <w:rFonts w:ascii="Cambria" w:hAnsi="Cambria"/>
      <w:b/>
      <w:i/>
      <w:sz w:val="28"/>
    </w:rPr>
  </w:style>
  <w:style w:type="character" w:customStyle="1" w:styleId="4">
    <w:name w:val="Заголовок 4 Знак"/>
    <w:uiPriority w:val="99"/>
    <w:rsid w:val="006B2BFA"/>
    <w:rPr>
      <w:rFonts w:ascii="Calibri" w:hAnsi="Calibri"/>
      <w:b/>
      <w:sz w:val="28"/>
    </w:rPr>
  </w:style>
  <w:style w:type="character" w:styleId="Hyperlink">
    <w:name w:val="Hyperlink"/>
    <w:basedOn w:val="DefaultParagraphFont"/>
    <w:uiPriority w:val="99"/>
    <w:semiHidden/>
    <w:rsid w:val="006B2BFA"/>
    <w:rPr>
      <w:rFonts w:cs="Times New Roman"/>
      <w:color w:val="0000FF"/>
      <w:u w:val="single"/>
    </w:rPr>
  </w:style>
  <w:style w:type="character" w:customStyle="1" w:styleId="a">
    <w:name w:val="Текст выноски Знак"/>
    <w:uiPriority w:val="99"/>
    <w:rsid w:val="006B2BFA"/>
    <w:rPr>
      <w:rFonts w:ascii="Tahoma" w:hAnsi="Tahoma"/>
      <w:sz w:val="16"/>
    </w:rPr>
  </w:style>
  <w:style w:type="character" w:customStyle="1" w:styleId="FontStyle92">
    <w:name w:val="Font Style92"/>
    <w:uiPriority w:val="99"/>
    <w:rsid w:val="006B2BFA"/>
    <w:rPr>
      <w:rFonts w:ascii="Times New Roman" w:hAnsi="Times New Roman"/>
      <w:sz w:val="24"/>
    </w:rPr>
  </w:style>
  <w:style w:type="character" w:customStyle="1" w:styleId="FontStyle93">
    <w:name w:val="Font Style93"/>
    <w:uiPriority w:val="99"/>
    <w:rsid w:val="006B2BFA"/>
    <w:rPr>
      <w:rFonts w:ascii="Times New Roman" w:hAnsi="Times New Roman"/>
      <w:b/>
      <w:sz w:val="24"/>
    </w:rPr>
  </w:style>
  <w:style w:type="character" w:customStyle="1" w:styleId="FontStyle95">
    <w:name w:val="Font Style95"/>
    <w:uiPriority w:val="99"/>
    <w:rsid w:val="006B2BFA"/>
    <w:rPr>
      <w:rFonts w:ascii="Times New Roman" w:hAnsi="Times New Roman"/>
      <w:b/>
      <w:i/>
      <w:sz w:val="24"/>
    </w:rPr>
  </w:style>
  <w:style w:type="character" w:customStyle="1" w:styleId="FontStyle96">
    <w:name w:val="Font Style96"/>
    <w:uiPriority w:val="99"/>
    <w:rsid w:val="006B2BFA"/>
    <w:rPr>
      <w:rFonts w:ascii="Times New Roman" w:hAnsi="Times New Roman"/>
      <w:b/>
      <w:sz w:val="24"/>
    </w:rPr>
  </w:style>
  <w:style w:type="character" w:customStyle="1" w:styleId="FontStyle101">
    <w:name w:val="Font Style101"/>
    <w:uiPriority w:val="99"/>
    <w:rsid w:val="006B2BFA"/>
    <w:rPr>
      <w:rFonts w:ascii="Times New Roman" w:hAnsi="Times New Roman"/>
      <w:sz w:val="24"/>
    </w:rPr>
  </w:style>
  <w:style w:type="character" w:customStyle="1" w:styleId="FontStyle105">
    <w:name w:val="Font Style105"/>
    <w:uiPriority w:val="99"/>
    <w:rsid w:val="006B2BFA"/>
    <w:rPr>
      <w:rFonts w:ascii="Times New Roman" w:hAnsi="Times New Roman"/>
      <w:b/>
      <w:sz w:val="22"/>
    </w:rPr>
  </w:style>
  <w:style w:type="character" w:customStyle="1" w:styleId="FontStyle124">
    <w:name w:val="Font Style124"/>
    <w:uiPriority w:val="99"/>
    <w:rsid w:val="006B2BFA"/>
    <w:rPr>
      <w:rFonts w:ascii="Times New Roman" w:hAnsi="Times New Roman"/>
      <w:b/>
      <w:sz w:val="26"/>
    </w:rPr>
  </w:style>
  <w:style w:type="character" w:customStyle="1" w:styleId="a0">
    <w:name w:val="Схема документа Знак"/>
    <w:uiPriority w:val="99"/>
    <w:rsid w:val="006B2BFA"/>
    <w:rPr>
      <w:sz w:val="2"/>
    </w:rPr>
  </w:style>
  <w:style w:type="character" w:customStyle="1" w:styleId="a1">
    <w:name w:val="Нижний колонтитул Знак"/>
    <w:uiPriority w:val="99"/>
    <w:rsid w:val="006B2BFA"/>
    <w:rPr>
      <w:sz w:val="24"/>
    </w:rPr>
  </w:style>
  <w:style w:type="character" w:customStyle="1" w:styleId="11">
    <w:name w:val="Номер страницы1"/>
    <w:uiPriority w:val="99"/>
    <w:rsid w:val="006B2BFA"/>
  </w:style>
  <w:style w:type="character" w:customStyle="1" w:styleId="TitleChar">
    <w:name w:val="Title Char"/>
    <w:uiPriority w:val="99"/>
    <w:rsid w:val="006B2BFA"/>
    <w:rPr>
      <w:rFonts w:ascii="Cambria" w:hAnsi="Cambria"/>
      <w:b/>
      <w:kern w:val="1"/>
      <w:sz w:val="32"/>
    </w:rPr>
  </w:style>
  <w:style w:type="character" w:customStyle="1" w:styleId="a2">
    <w:name w:val="Название Знак"/>
    <w:uiPriority w:val="99"/>
    <w:rsid w:val="006B2BFA"/>
    <w:rPr>
      <w:b/>
      <w:sz w:val="24"/>
      <w:lang w:val="ru-RU"/>
    </w:rPr>
  </w:style>
  <w:style w:type="character" w:customStyle="1" w:styleId="BodyTextIndentChar">
    <w:name w:val="Body Text Indent Char"/>
    <w:uiPriority w:val="99"/>
    <w:rsid w:val="006B2BFA"/>
    <w:rPr>
      <w:sz w:val="24"/>
    </w:rPr>
  </w:style>
  <w:style w:type="character" w:customStyle="1" w:styleId="HTML">
    <w:name w:val="Стандартный HTML Знак"/>
    <w:uiPriority w:val="99"/>
    <w:rsid w:val="006B2BFA"/>
    <w:rPr>
      <w:rFonts w:ascii="Courier New" w:hAnsi="Courier New"/>
      <w:sz w:val="20"/>
    </w:rPr>
  </w:style>
  <w:style w:type="character" w:customStyle="1" w:styleId="BodyTextChar">
    <w:name w:val="Body Text Char"/>
    <w:uiPriority w:val="99"/>
    <w:rsid w:val="006B2BFA"/>
    <w:rPr>
      <w:sz w:val="24"/>
    </w:rPr>
  </w:style>
  <w:style w:type="character" w:customStyle="1" w:styleId="a3">
    <w:name w:val="Основной текст Знак"/>
    <w:uiPriority w:val="99"/>
    <w:rsid w:val="006B2BFA"/>
    <w:rPr>
      <w:sz w:val="24"/>
      <w:lang w:val="ru-RU"/>
    </w:rPr>
  </w:style>
  <w:style w:type="character" w:customStyle="1" w:styleId="b-serp-urlitem">
    <w:name w:val="b-serp-url__item"/>
    <w:uiPriority w:val="99"/>
    <w:rsid w:val="006B2BFA"/>
  </w:style>
  <w:style w:type="character" w:customStyle="1" w:styleId="3">
    <w:name w:val="Основной текст 3 Знак"/>
    <w:uiPriority w:val="99"/>
    <w:rsid w:val="006B2BFA"/>
    <w:rPr>
      <w:sz w:val="16"/>
    </w:rPr>
  </w:style>
  <w:style w:type="character" w:customStyle="1" w:styleId="30">
    <w:name w:val="Основной текст с отступом 3 Знак"/>
    <w:uiPriority w:val="99"/>
    <w:rsid w:val="006B2BFA"/>
    <w:rPr>
      <w:sz w:val="16"/>
    </w:rPr>
  </w:style>
  <w:style w:type="character" w:customStyle="1" w:styleId="20">
    <w:name w:val="Основной текст 2 Знак"/>
    <w:uiPriority w:val="99"/>
    <w:rsid w:val="006B2BFA"/>
    <w:rPr>
      <w:sz w:val="24"/>
    </w:rPr>
  </w:style>
  <w:style w:type="character" w:customStyle="1" w:styleId="21">
    <w:name w:val="Основной текст с отступом 2 Знак"/>
    <w:uiPriority w:val="99"/>
    <w:rsid w:val="006B2BFA"/>
    <w:rPr>
      <w:sz w:val="24"/>
    </w:rPr>
  </w:style>
  <w:style w:type="character" w:customStyle="1" w:styleId="a4">
    <w:name w:val="Верхний колонтитул Знак"/>
    <w:uiPriority w:val="99"/>
    <w:rsid w:val="006B2BFA"/>
    <w:rPr>
      <w:sz w:val="24"/>
    </w:rPr>
  </w:style>
  <w:style w:type="character" w:styleId="Strong">
    <w:name w:val="Strong"/>
    <w:basedOn w:val="DefaultParagraphFont"/>
    <w:uiPriority w:val="99"/>
    <w:qFormat/>
    <w:rsid w:val="006B2BFA"/>
    <w:rPr>
      <w:rFonts w:cs="Times New Roman"/>
      <w:b/>
    </w:rPr>
  </w:style>
  <w:style w:type="character" w:customStyle="1" w:styleId="a5">
    <w:name w:val="Основной текст с отступом Знак"/>
    <w:uiPriority w:val="99"/>
    <w:rsid w:val="006B2BFA"/>
    <w:rPr>
      <w:sz w:val="28"/>
    </w:rPr>
  </w:style>
  <w:style w:type="character" w:customStyle="1" w:styleId="22">
    <w:name w:val="Знак2 Знак Знак"/>
    <w:uiPriority w:val="99"/>
    <w:rsid w:val="006B2BFA"/>
    <w:rPr>
      <w:b/>
      <w:color w:val="000000"/>
      <w:sz w:val="25"/>
      <w:lang w:val="ru-RU"/>
    </w:rPr>
  </w:style>
  <w:style w:type="character" w:customStyle="1" w:styleId="apple-converted-space">
    <w:name w:val="apple-converted-space"/>
    <w:uiPriority w:val="99"/>
    <w:rsid w:val="006B2BFA"/>
  </w:style>
  <w:style w:type="character" w:customStyle="1" w:styleId="WW8Num15z2">
    <w:name w:val="WW8Num15z2"/>
    <w:uiPriority w:val="99"/>
    <w:rsid w:val="006B2BFA"/>
    <w:rPr>
      <w:rFonts w:ascii="Wingdings" w:hAnsi="Wingdings"/>
    </w:rPr>
  </w:style>
  <w:style w:type="character" w:customStyle="1" w:styleId="FontStyle17">
    <w:name w:val="Font Style17"/>
    <w:uiPriority w:val="99"/>
    <w:rsid w:val="006B2BFA"/>
    <w:rPr>
      <w:rFonts w:ascii="Times New Roman" w:hAnsi="Times New Roman"/>
      <w:sz w:val="22"/>
    </w:rPr>
  </w:style>
  <w:style w:type="character" w:customStyle="1" w:styleId="FontStyle18">
    <w:name w:val="Font Style18"/>
    <w:uiPriority w:val="99"/>
    <w:rsid w:val="006B2BFA"/>
    <w:rPr>
      <w:rFonts w:ascii="Times New Roman" w:hAnsi="Times New Roman"/>
      <w:sz w:val="22"/>
    </w:rPr>
  </w:style>
  <w:style w:type="character" w:customStyle="1" w:styleId="FontStyle19">
    <w:name w:val="Font Style19"/>
    <w:uiPriority w:val="99"/>
    <w:rsid w:val="006B2BFA"/>
    <w:rPr>
      <w:rFonts w:ascii="Trebuchet MS" w:hAnsi="Trebuchet MS"/>
      <w:sz w:val="16"/>
    </w:rPr>
  </w:style>
  <w:style w:type="character" w:customStyle="1" w:styleId="a6">
    <w:name w:val="Подзаголовок Знак"/>
    <w:uiPriority w:val="99"/>
    <w:rsid w:val="006B2BFA"/>
    <w:rPr>
      <w:rFonts w:ascii="Cambria" w:hAnsi="Cambria"/>
      <w:sz w:val="24"/>
    </w:rPr>
  </w:style>
  <w:style w:type="character" w:customStyle="1" w:styleId="ListLabel1">
    <w:name w:val="ListLabel 1"/>
    <w:uiPriority w:val="99"/>
    <w:rsid w:val="006B2BFA"/>
  </w:style>
  <w:style w:type="character" w:customStyle="1" w:styleId="a7">
    <w:name w:val="Символ нумерации"/>
    <w:uiPriority w:val="99"/>
    <w:rsid w:val="006B2BFA"/>
  </w:style>
  <w:style w:type="paragraph" w:customStyle="1" w:styleId="a8">
    <w:name w:val="Заголовок"/>
    <w:next w:val="BodyText"/>
    <w:uiPriority w:val="99"/>
    <w:rsid w:val="006B2BFA"/>
    <w:pPr>
      <w:keepNext/>
      <w:suppressAutoHyphens/>
      <w:spacing w:before="240" w:after="120"/>
      <w:ind w:firstLine="709"/>
      <w:jc w:val="center"/>
    </w:pPr>
    <w:rPr>
      <w:rFonts w:ascii="Arial" w:eastAsia="MS Mincho" w:hAnsi="Arial" w:cs="Arial"/>
      <w:b/>
      <w:bCs/>
      <w:kern w:val="1"/>
      <w:sz w:val="28"/>
      <w:szCs w:val="28"/>
      <w:lang w:eastAsia="ar-SA"/>
    </w:rPr>
  </w:style>
  <w:style w:type="paragraph" w:styleId="BodyText">
    <w:name w:val="Body Text"/>
    <w:basedOn w:val="Normal"/>
    <w:link w:val="BodyTextChar1"/>
    <w:uiPriority w:val="99"/>
    <w:semiHidden/>
    <w:rsid w:val="006B2BFA"/>
    <w:pPr>
      <w:widowControl w:val="0"/>
      <w:spacing w:after="120"/>
    </w:pPr>
    <w:rPr>
      <w:sz w:val="22"/>
      <w:szCs w:val="22"/>
    </w:rPr>
  </w:style>
  <w:style w:type="character" w:customStyle="1" w:styleId="BodyTextChar1">
    <w:name w:val="Body Text Char1"/>
    <w:basedOn w:val="DefaultParagraphFont"/>
    <w:link w:val="BodyText"/>
    <w:uiPriority w:val="99"/>
    <w:semiHidden/>
    <w:rsid w:val="006A06FD"/>
    <w:rPr>
      <w:kern w:val="1"/>
      <w:sz w:val="24"/>
      <w:szCs w:val="24"/>
      <w:lang w:eastAsia="ar-SA"/>
    </w:rPr>
  </w:style>
  <w:style w:type="paragraph" w:styleId="List">
    <w:name w:val="List"/>
    <w:basedOn w:val="BodyText"/>
    <w:uiPriority w:val="99"/>
    <w:semiHidden/>
    <w:rsid w:val="006B2BFA"/>
    <w:rPr>
      <w:rFonts w:cs="Tahoma"/>
    </w:rPr>
  </w:style>
  <w:style w:type="paragraph" w:customStyle="1" w:styleId="12">
    <w:name w:val="Название1"/>
    <w:basedOn w:val="Normal"/>
    <w:uiPriority w:val="99"/>
    <w:rsid w:val="006B2BFA"/>
    <w:pPr>
      <w:suppressLineNumbers/>
      <w:spacing w:before="120" w:after="120"/>
    </w:pPr>
    <w:rPr>
      <w:rFonts w:cs="Tahoma"/>
      <w:i/>
      <w:iCs/>
    </w:rPr>
  </w:style>
  <w:style w:type="paragraph" w:customStyle="1" w:styleId="13">
    <w:name w:val="Указатель1"/>
    <w:basedOn w:val="Normal"/>
    <w:uiPriority w:val="99"/>
    <w:rsid w:val="006B2BFA"/>
    <w:pPr>
      <w:suppressLineNumbers/>
    </w:pPr>
    <w:rPr>
      <w:rFonts w:cs="Tahoma"/>
    </w:rPr>
  </w:style>
  <w:style w:type="paragraph" w:customStyle="1" w:styleId="14">
    <w:name w:val="Знак1"/>
    <w:uiPriority w:val="99"/>
    <w:rsid w:val="006B2BFA"/>
    <w:pPr>
      <w:widowControl w:val="0"/>
      <w:suppressAutoHyphens/>
      <w:spacing w:after="160" w:line="240" w:lineRule="exact"/>
    </w:pPr>
    <w:rPr>
      <w:rFonts w:ascii="Verdana" w:eastAsia="MS Mincho" w:hAnsi="Verdana" w:cs="Verdana"/>
      <w:kern w:val="1"/>
      <w:sz w:val="20"/>
      <w:szCs w:val="20"/>
      <w:lang w:val="en-US" w:eastAsia="ar-SA"/>
    </w:rPr>
  </w:style>
  <w:style w:type="paragraph" w:customStyle="1" w:styleId="a9">
    <w:name w:val="Подподподпункт"/>
    <w:uiPriority w:val="99"/>
    <w:rsid w:val="006B2BFA"/>
    <w:pPr>
      <w:widowControl w:val="0"/>
      <w:tabs>
        <w:tab w:val="left" w:pos="1134"/>
        <w:tab w:val="left" w:pos="1701"/>
      </w:tabs>
      <w:suppressAutoHyphens/>
      <w:spacing w:line="360" w:lineRule="auto"/>
      <w:jc w:val="both"/>
    </w:pPr>
    <w:rPr>
      <w:kern w:val="1"/>
      <w:sz w:val="28"/>
      <w:szCs w:val="28"/>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uiPriority w:val="99"/>
    <w:rsid w:val="006B2BFA"/>
    <w:pPr>
      <w:widowControl w:val="0"/>
      <w:suppressAutoHyphens/>
    </w:pPr>
    <w:rPr>
      <w:kern w:val="1"/>
      <w:sz w:val="20"/>
      <w:szCs w:val="20"/>
      <w:lang w:val="en-US" w:eastAsia="ar-SA"/>
    </w:rPr>
  </w:style>
  <w:style w:type="paragraph" w:customStyle="1" w:styleId="15">
    <w:name w:val="Текст выноски1"/>
    <w:uiPriority w:val="99"/>
    <w:rsid w:val="006B2BFA"/>
    <w:pPr>
      <w:widowControl w:val="0"/>
      <w:suppressAutoHyphens/>
    </w:pPr>
    <w:rPr>
      <w:rFonts w:ascii="Tahoma" w:hAnsi="Tahoma" w:cs="Tahoma"/>
      <w:kern w:val="1"/>
      <w:sz w:val="16"/>
      <w:szCs w:val="16"/>
      <w:lang w:eastAsia="ar-SA"/>
    </w:rPr>
  </w:style>
  <w:style w:type="paragraph" w:customStyle="1" w:styleId="Style1">
    <w:name w:val="Style1"/>
    <w:uiPriority w:val="99"/>
    <w:rsid w:val="006B2BFA"/>
    <w:pPr>
      <w:suppressAutoHyphens/>
      <w:spacing w:line="275" w:lineRule="exact"/>
      <w:jc w:val="center"/>
    </w:pPr>
    <w:rPr>
      <w:kern w:val="1"/>
      <w:lang w:eastAsia="ar-SA"/>
    </w:rPr>
  </w:style>
  <w:style w:type="paragraph" w:customStyle="1" w:styleId="Style9">
    <w:name w:val="Style9"/>
    <w:uiPriority w:val="99"/>
    <w:rsid w:val="006B2BFA"/>
    <w:pPr>
      <w:suppressAutoHyphens/>
      <w:spacing w:line="271" w:lineRule="exact"/>
      <w:ind w:firstLine="362"/>
      <w:jc w:val="both"/>
    </w:pPr>
    <w:rPr>
      <w:kern w:val="1"/>
      <w:lang w:eastAsia="ar-SA"/>
    </w:rPr>
  </w:style>
  <w:style w:type="paragraph" w:customStyle="1" w:styleId="Style12">
    <w:name w:val="Style12"/>
    <w:uiPriority w:val="99"/>
    <w:rsid w:val="006B2BFA"/>
    <w:pPr>
      <w:suppressAutoHyphens/>
      <w:spacing w:line="282" w:lineRule="exact"/>
      <w:ind w:firstLine="362"/>
      <w:jc w:val="both"/>
    </w:pPr>
    <w:rPr>
      <w:kern w:val="1"/>
      <w:lang w:eastAsia="ar-SA"/>
    </w:rPr>
  </w:style>
  <w:style w:type="paragraph" w:customStyle="1" w:styleId="Style18">
    <w:name w:val="Style18"/>
    <w:uiPriority w:val="99"/>
    <w:rsid w:val="006B2BFA"/>
    <w:pPr>
      <w:suppressAutoHyphens/>
      <w:spacing w:line="276" w:lineRule="exact"/>
      <w:ind w:firstLine="598"/>
      <w:jc w:val="both"/>
    </w:pPr>
    <w:rPr>
      <w:kern w:val="1"/>
      <w:lang w:eastAsia="ar-SA"/>
    </w:rPr>
  </w:style>
  <w:style w:type="paragraph" w:customStyle="1" w:styleId="Style20">
    <w:name w:val="Style20"/>
    <w:uiPriority w:val="99"/>
    <w:rsid w:val="006B2BFA"/>
    <w:pPr>
      <w:suppressAutoHyphens/>
      <w:spacing w:line="275" w:lineRule="exact"/>
      <w:ind w:firstLine="362"/>
      <w:jc w:val="both"/>
    </w:pPr>
    <w:rPr>
      <w:kern w:val="1"/>
      <w:lang w:eastAsia="ar-SA"/>
    </w:rPr>
  </w:style>
  <w:style w:type="paragraph" w:customStyle="1" w:styleId="Style21">
    <w:name w:val="Style21"/>
    <w:uiPriority w:val="99"/>
    <w:rsid w:val="006B2BFA"/>
    <w:pPr>
      <w:suppressAutoHyphens/>
      <w:spacing w:line="279" w:lineRule="exact"/>
      <w:jc w:val="both"/>
    </w:pPr>
    <w:rPr>
      <w:kern w:val="1"/>
      <w:lang w:eastAsia="ar-SA"/>
    </w:rPr>
  </w:style>
  <w:style w:type="paragraph" w:customStyle="1" w:styleId="Style22">
    <w:name w:val="Style22"/>
    <w:uiPriority w:val="99"/>
    <w:rsid w:val="006B2BFA"/>
    <w:pPr>
      <w:suppressAutoHyphens/>
      <w:spacing w:line="282" w:lineRule="exact"/>
      <w:jc w:val="both"/>
    </w:pPr>
    <w:rPr>
      <w:kern w:val="1"/>
      <w:lang w:eastAsia="ar-SA"/>
    </w:rPr>
  </w:style>
  <w:style w:type="paragraph" w:customStyle="1" w:styleId="Style23">
    <w:name w:val="Style23"/>
    <w:uiPriority w:val="99"/>
    <w:rsid w:val="006B2BFA"/>
    <w:pPr>
      <w:suppressAutoHyphens/>
      <w:spacing w:line="289" w:lineRule="exact"/>
      <w:jc w:val="both"/>
    </w:pPr>
    <w:rPr>
      <w:kern w:val="1"/>
      <w:lang w:eastAsia="ar-SA"/>
    </w:rPr>
  </w:style>
  <w:style w:type="paragraph" w:customStyle="1" w:styleId="Style24">
    <w:name w:val="Style24"/>
    <w:uiPriority w:val="99"/>
    <w:rsid w:val="006B2BFA"/>
    <w:pPr>
      <w:suppressAutoHyphens/>
      <w:spacing w:line="275" w:lineRule="exact"/>
      <w:ind w:firstLine="362"/>
      <w:jc w:val="both"/>
    </w:pPr>
    <w:rPr>
      <w:kern w:val="1"/>
      <w:lang w:eastAsia="ar-SA"/>
    </w:rPr>
  </w:style>
  <w:style w:type="paragraph" w:customStyle="1" w:styleId="Style25">
    <w:name w:val="Style25"/>
    <w:uiPriority w:val="99"/>
    <w:rsid w:val="006B2BFA"/>
    <w:pPr>
      <w:suppressAutoHyphens/>
      <w:spacing w:line="275" w:lineRule="exact"/>
      <w:jc w:val="both"/>
    </w:pPr>
    <w:rPr>
      <w:kern w:val="1"/>
      <w:lang w:eastAsia="ar-SA"/>
    </w:rPr>
  </w:style>
  <w:style w:type="paragraph" w:customStyle="1" w:styleId="16">
    <w:name w:val="Абзац списка1"/>
    <w:uiPriority w:val="99"/>
    <w:rsid w:val="006B2BFA"/>
    <w:pPr>
      <w:widowControl w:val="0"/>
      <w:suppressAutoHyphens/>
      <w:ind w:left="720"/>
    </w:pPr>
    <w:rPr>
      <w:kern w:val="1"/>
      <w:lang w:eastAsia="ar-SA"/>
    </w:rPr>
  </w:style>
  <w:style w:type="paragraph" w:customStyle="1" w:styleId="Style14">
    <w:name w:val="Style14"/>
    <w:uiPriority w:val="99"/>
    <w:rsid w:val="006B2BFA"/>
    <w:pPr>
      <w:suppressAutoHyphens/>
    </w:pPr>
    <w:rPr>
      <w:kern w:val="1"/>
      <w:lang w:eastAsia="ar-SA"/>
    </w:rPr>
  </w:style>
  <w:style w:type="paragraph" w:customStyle="1" w:styleId="Style57">
    <w:name w:val="Style57"/>
    <w:uiPriority w:val="99"/>
    <w:rsid w:val="006B2BFA"/>
    <w:pPr>
      <w:suppressAutoHyphens/>
      <w:spacing w:line="253" w:lineRule="exact"/>
    </w:pPr>
    <w:rPr>
      <w:kern w:val="1"/>
      <w:lang w:eastAsia="ar-SA"/>
    </w:rPr>
  </w:style>
  <w:style w:type="paragraph" w:customStyle="1" w:styleId="Style77">
    <w:name w:val="Style77"/>
    <w:uiPriority w:val="99"/>
    <w:rsid w:val="006B2BFA"/>
    <w:pPr>
      <w:suppressAutoHyphens/>
      <w:spacing w:line="259" w:lineRule="exact"/>
      <w:jc w:val="center"/>
    </w:pPr>
    <w:rPr>
      <w:kern w:val="1"/>
      <w:lang w:eastAsia="ar-SA"/>
    </w:rPr>
  </w:style>
  <w:style w:type="paragraph" w:customStyle="1" w:styleId="Style86">
    <w:name w:val="Style86"/>
    <w:uiPriority w:val="99"/>
    <w:rsid w:val="006B2BFA"/>
    <w:pPr>
      <w:suppressAutoHyphens/>
    </w:pPr>
    <w:rPr>
      <w:kern w:val="1"/>
      <w:lang w:eastAsia="ar-SA"/>
    </w:rPr>
  </w:style>
  <w:style w:type="paragraph" w:customStyle="1" w:styleId="Style87">
    <w:name w:val="Style87"/>
    <w:uiPriority w:val="99"/>
    <w:rsid w:val="006B2BFA"/>
    <w:pPr>
      <w:suppressAutoHyphens/>
      <w:spacing w:line="245" w:lineRule="exact"/>
      <w:jc w:val="both"/>
    </w:pPr>
    <w:rPr>
      <w:kern w:val="1"/>
      <w:lang w:eastAsia="ar-SA"/>
    </w:rPr>
  </w:style>
  <w:style w:type="paragraph" w:customStyle="1" w:styleId="17">
    <w:name w:val="Схема документа1"/>
    <w:uiPriority w:val="99"/>
    <w:rsid w:val="006B2BFA"/>
    <w:pPr>
      <w:widowControl w:val="0"/>
      <w:suppressAutoHyphens/>
    </w:pPr>
    <w:rPr>
      <w:kern w:val="1"/>
      <w:sz w:val="2"/>
      <w:szCs w:val="2"/>
      <w:lang w:eastAsia="ar-SA"/>
    </w:rPr>
  </w:style>
  <w:style w:type="paragraph" w:customStyle="1" w:styleId="110">
    <w:name w:val="Знак11"/>
    <w:uiPriority w:val="99"/>
    <w:rsid w:val="006B2BFA"/>
    <w:pPr>
      <w:widowControl w:val="0"/>
      <w:suppressAutoHyphens/>
      <w:spacing w:after="160" w:line="240" w:lineRule="exact"/>
    </w:pPr>
    <w:rPr>
      <w:rFonts w:ascii="Verdana" w:eastAsia="MS Mincho" w:hAnsi="Verdana" w:cs="Verdana"/>
      <w:kern w:val="1"/>
      <w:sz w:val="20"/>
      <w:szCs w:val="20"/>
      <w:lang w:val="en-US" w:eastAsia="ar-SA"/>
    </w:rPr>
  </w:style>
  <w:style w:type="paragraph" w:customStyle="1" w:styleId="120">
    <w:name w:val="Знак12"/>
    <w:uiPriority w:val="99"/>
    <w:rsid w:val="006B2BFA"/>
    <w:pPr>
      <w:widowControl w:val="0"/>
      <w:suppressAutoHyphens/>
      <w:spacing w:after="160" w:line="240" w:lineRule="exact"/>
    </w:pPr>
    <w:rPr>
      <w:rFonts w:ascii="Verdana" w:eastAsia="MS Mincho" w:hAnsi="Verdana" w:cs="Verdana"/>
      <w:kern w:val="1"/>
      <w:sz w:val="20"/>
      <w:szCs w:val="20"/>
      <w:lang w:val="en-US" w:eastAsia="ar-SA"/>
    </w:rPr>
  </w:style>
  <w:style w:type="paragraph" w:customStyle="1" w:styleId="aa">
    <w:name w:val="Подпункт"/>
    <w:uiPriority w:val="99"/>
    <w:rsid w:val="006B2BFA"/>
    <w:pPr>
      <w:widowControl w:val="0"/>
      <w:suppressAutoHyphens/>
      <w:spacing w:line="360" w:lineRule="auto"/>
      <w:ind w:left="2727" w:hanging="180"/>
      <w:jc w:val="both"/>
    </w:pPr>
    <w:rPr>
      <w:kern w:val="1"/>
      <w:sz w:val="28"/>
      <w:szCs w:val="28"/>
      <w:lang w:eastAsia="ar-SA"/>
    </w:rPr>
  </w:style>
  <w:style w:type="paragraph" w:customStyle="1" w:styleId="ab">
    <w:name w:val="Подподпункт"/>
    <w:uiPriority w:val="99"/>
    <w:rsid w:val="006B2BFA"/>
    <w:pPr>
      <w:widowControl w:val="0"/>
      <w:tabs>
        <w:tab w:val="left" w:pos="4581"/>
        <w:tab w:val="left" w:pos="4865"/>
      </w:tabs>
      <w:suppressAutoHyphens/>
      <w:ind w:left="3447" w:hanging="360"/>
    </w:pPr>
    <w:rPr>
      <w:kern w:val="1"/>
      <w:lang w:eastAsia="ar-SA"/>
    </w:rPr>
  </w:style>
  <w:style w:type="paragraph" w:customStyle="1" w:styleId="ac">
    <w:name w:val="Пункт Знак"/>
    <w:uiPriority w:val="99"/>
    <w:rsid w:val="006B2BFA"/>
    <w:pPr>
      <w:widowControl w:val="0"/>
      <w:tabs>
        <w:tab w:val="left" w:pos="2858"/>
        <w:tab w:val="left" w:pos="3141"/>
      </w:tabs>
      <w:suppressAutoHyphens/>
      <w:spacing w:line="360" w:lineRule="auto"/>
      <w:ind w:left="2007" w:hanging="360"/>
      <w:jc w:val="both"/>
    </w:pPr>
    <w:rPr>
      <w:kern w:val="1"/>
      <w:sz w:val="28"/>
      <w:szCs w:val="28"/>
      <w:lang w:eastAsia="ar-SA"/>
    </w:rPr>
  </w:style>
  <w:style w:type="paragraph" w:styleId="Footer">
    <w:name w:val="footer"/>
    <w:basedOn w:val="Normal"/>
    <w:link w:val="FooterChar"/>
    <w:uiPriority w:val="99"/>
    <w:semiHidden/>
    <w:rsid w:val="006B2BFA"/>
    <w:pPr>
      <w:widowControl w:val="0"/>
      <w:suppressLineNumbers/>
      <w:tabs>
        <w:tab w:val="center" w:pos="4677"/>
        <w:tab w:val="right" w:pos="9355"/>
      </w:tabs>
      <w:spacing w:after="60"/>
      <w:jc w:val="both"/>
    </w:pPr>
    <w:rPr>
      <w:sz w:val="22"/>
      <w:szCs w:val="22"/>
    </w:rPr>
  </w:style>
  <w:style w:type="character" w:customStyle="1" w:styleId="FooterChar">
    <w:name w:val="Footer Char"/>
    <w:basedOn w:val="DefaultParagraphFont"/>
    <w:link w:val="Footer"/>
    <w:uiPriority w:val="99"/>
    <w:semiHidden/>
    <w:rsid w:val="006A06FD"/>
    <w:rPr>
      <w:kern w:val="1"/>
      <w:sz w:val="24"/>
      <w:szCs w:val="24"/>
      <w:lang w:eastAsia="ar-SA"/>
    </w:rPr>
  </w:style>
  <w:style w:type="paragraph" w:styleId="BodyTextIndent">
    <w:name w:val="Body Text Indent"/>
    <w:basedOn w:val="Normal"/>
    <w:link w:val="BodyTextIndentChar1"/>
    <w:uiPriority w:val="99"/>
    <w:semiHidden/>
    <w:rsid w:val="006B2BFA"/>
    <w:pPr>
      <w:widowControl w:val="0"/>
      <w:ind w:left="283" w:firstLine="440"/>
      <w:jc w:val="both"/>
    </w:pPr>
    <w:rPr>
      <w:sz w:val="28"/>
      <w:szCs w:val="28"/>
    </w:rPr>
  </w:style>
  <w:style w:type="character" w:customStyle="1" w:styleId="BodyTextIndentChar1">
    <w:name w:val="Body Text Indent Char1"/>
    <w:basedOn w:val="DefaultParagraphFont"/>
    <w:link w:val="BodyTextIndent"/>
    <w:uiPriority w:val="99"/>
    <w:semiHidden/>
    <w:rsid w:val="006A06FD"/>
    <w:rPr>
      <w:kern w:val="1"/>
      <w:sz w:val="24"/>
      <w:szCs w:val="24"/>
      <w:lang w:eastAsia="ar-SA"/>
    </w:rPr>
  </w:style>
  <w:style w:type="paragraph" w:customStyle="1" w:styleId="HTML1">
    <w:name w:val="Стандартный HTML1"/>
    <w:uiPriority w:val="99"/>
    <w:rsid w:val="006B2B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sz w:val="20"/>
      <w:szCs w:val="20"/>
      <w:lang w:eastAsia="ar-SA"/>
    </w:rPr>
  </w:style>
  <w:style w:type="paragraph" w:customStyle="1" w:styleId="ConsPlusNonformat">
    <w:name w:val="ConsPlusNonformat"/>
    <w:uiPriority w:val="99"/>
    <w:rsid w:val="006B2BFA"/>
    <w:pPr>
      <w:suppressAutoHyphens/>
    </w:pPr>
    <w:rPr>
      <w:rFonts w:ascii="Courier New" w:hAnsi="Courier New" w:cs="Courier New"/>
      <w:kern w:val="1"/>
      <w:sz w:val="20"/>
      <w:szCs w:val="20"/>
      <w:lang w:eastAsia="ar-SA"/>
    </w:rPr>
  </w:style>
  <w:style w:type="paragraph" w:customStyle="1" w:styleId="31">
    <w:name w:val="Основной текст 31"/>
    <w:uiPriority w:val="99"/>
    <w:rsid w:val="006B2BFA"/>
    <w:pPr>
      <w:widowControl w:val="0"/>
      <w:suppressAutoHyphens/>
      <w:spacing w:after="120"/>
    </w:pPr>
    <w:rPr>
      <w:kern w:val="1"/>
      <w:sz w:val="16"/>
      <w:szCs w:val="16"/>
      <w:lang w:eastAsia="ar-SA"/>
    </w:rPr>
  </w:style>
  <w:style w:type="paragraph" w:customStyle="1" w:styleId="310">
    <w:name w:val="Основной текст с отступом 31"/>
    <w:uiPriority w:val="99"/>
    <w:rsid w:val="006B2BFA"/>
    <w:pPr>
      <w:widowControl w:val="0"/>
      <w:suppressAutoHyphens/>
      <w:spacing w:after="120"/>
      <w:ind w:left="283"/>
    </w:pPr>
    <w:rPr>
      <w:kern w:val="1"/>
      <w:sz w:val="16"/>
      <w:szCs w:val="16"/>
      <w:lang w:eastAsia="ar-SA"/>
    </w:rPr>
  </w:style>
  <w:style w:type="paragraph" w:customStyle="1" w:styleId="210">
    <w:name w:val="Основной текст 21"/>
    <w:uiPriority w:val="99"/>
    <w:rsid w:val="006B2BFA"/>
    <w:pPr>
      <w:suppressAutoHyphens/>
    </w:pPr>
    <w:rPr>
      <w:rFonts w:ascii="Arial" w:hAnsi="Arial" w:cs="Arial"/>
      <w:kern w:val="1"/>
      <w:lang w:eastAsia="ar-SA"/>
    </w:rPr>
  </w:style>
  <w:style w:type="paragraph" w:customStyle="1" w:styleId="211">
    <w:name w:val="Основной текст с отступом 21"/>
    <w:uiPriority w:val="99"/>
    <w:rsid w:val="006B2BFA"/>
    <w:pPr>
      <w:widowControl w:val="0"/>
      <w:suppressAutoHyphens/>
      <w:ind w:firstLine="567"/>
      <w:jc w:val="both"/>
    </w:pPr>
    <w:rPr>
      <w:kern w:val="1"/>
      <w:lang w:eastAsia="ar-SA"/>
    </w:rPr>
  </w:style>
  <w:style w:type="paragraph" w:customStyle="1" w:styleId="Doc11">
    <w:name w:val="Doc1.1"/>
    <w:uiPriority w:val="99"/>
    <w:rsid w:val="006B2BFA"/>
    <w:pPr>
      <w:widowControl w:val="0"/>
      <w:suppressAutoHyphens/>
      <w:spacing w:after="240" w:line="360" w:lineRule="atLeast"/>
      <w:ind w:left="720" w:right="380" w:hanging="720"/>
      <w:jc w:val="both"/>
    </w:pPr>
    <w:rPr>
      <w:rFonts w:ascii="Arial" w:hAnsi="Arial" w:cs="Arial"/>
      <w:kern w:val="1"/>
      <w:lang w:val="en-GB" w:eastAsia="ar-SA"/>
    </w:rPr>
  </w:style>
  <w:style w:type="paragraph" w:styleId="Header">
    <w:name w:val="header"/>
    <w:basedOn w:val="Normal"/>
    <w:link w:val="HeaderChar"/>
    <w:uiPriority w:val="99"/>
    <w:semiHidden/>
    <w:rsid w:val="006B2BFA"/>
    <w:pPr>
      <w:widowControl w:val="0"/>
      <w:suppressLineNumbers/>
      <w:tabs>
        <w:tab w:val="center" w:pos="4677"/>
        <w:tab w:val="right" w:pos="9355"/>
      </w:tabs>
    </w:pPr>
    <w:rPr>
      <w:rFonts w:ascii="Arial" w:hAnsi="Arial" w:cs="Arial"/>
      <w:sz w:val="20"/>
      <w:szCs w:val="20"/>
    </w:rPr>
  </w:style>
  <w:style w:type="character" w:customStyle="1" w:styleId="HeaderChar">
    <w:name w:val="Header Char"/>
    <w:basedOn w:val="DefaultParagraphFont"/>
    <w:link w:val="Header"/>
    <w:uiPriority w:val="99"/>
    <w:semiHidden/>
    <w:rsid w:val="006A06FD"/>
    <w:rPr>
      <w:kern w:val="1"/>
      <w:sz w:val="24"/>
      <w:szCs w:val="24"/>
      <w:lang w:eastAsia="ar-SA"/>
    </w:rPr>
  </w:style>
  <w:style w:type="paragraph" w:customStyle="1" w:styleId="ConsNormal">
    <w:name w:val="ConsNormal"/>
    <w:uiPriority w:val="99"/>
    <w:rsid w:val="006B2BFA"/>
    <w:pPr>
      <w:suppressAutoHyphens/>
      <w:ind w:firstLine="720"/>
    </w:pPr>
    <w:rPr>
      <w:kern w:val="1"/>
      <w:sz w:val="20"/>
      <w:szCs w:val="20"/>
      <w:lang w:eastAsia="ar-SA"/>
    </w:rPr>
  </w:style>
  <w:style w:type="paragraph" w:customStyle="1" w:styleId="18">
    <w:name w:val="Обычный (веб)1"/>
    <w:uiPriority w:val="99"/>
    <w:rsid w:val="006B2BFA"/>
    <w:pPr>
      <w:widowControl w:val="0"/>
      <w:suppressAutoHyphens/>
    </w:pPr>
    <w:rPr>
      <w:kern w:val="1"/>
      <w:lang w:eastAsia="ar-SA"/>
    </w:rPr>
  </w:style>
  <w:style w:type="paragraph" w:customStyle="1" w:styleId="ConsPlusNormal">
    <w:name w:val="ConsPlusNormal"/>
    <w:link w:val="ConsPlusNormal0"/>
    <w:uiPriority w:val="99"/>
    <w:rsid w:val="006B2BFA"/>
    <w:pPr>
      <w:suppressAutoHyphens/>
      <w:ind w:firstLine="720"/>
    </w:pPr>
    <w:rPr>
      <w:rFonts w:ascii="Arial" w:hAnsi="Arial" w:cs="Arial"/>
      <w:kern w:val="1"/>
      <w:sz w:val="20"/>
      <w:szCs w:val="20"/>
      <w:lang w:eastAsia="ar-SA"/>
    </w:rPr>
  </w:style>
  <w:style w:type="paragraph" w:customStyle="1" w:styleId="FR1">
    <w:name w:val="FR1"/>
    <w:uiPriority w:val="99"/>
    <w:rsid w:val="006B2BFA"/>
    <w:pPr>
      <w:suppressAutoHyphens/>
      <w:spacing w:before="860" w:after="600"/>
      <w:ind w:left="40"/>
    </w:pPr>
    <w:rPr>
      <w:kern w:val="1"/>
      <w:lang w:eastAsia="ar-SA"/>
    </w:rPr>
  </w:style>
  <w:style w:type="paragraph" w:customStyle="1" w:styleId="Style33">
    <w:name w:val="Style33"/>
    <w:uiPriority w:val="99"/>
    <w:rsid w:val="006B2BFA"/>
    <w:pPr>
      <w:suppressAutoHyphens/>
    </w:pPr>
    <w:rPr>
      <w:rFonts w:ascii="Georgia" w:hAnsi="Georgia" w:cs="Georgia"/>
      <w:kern w:val="1"/>
      <w:lang w:eastAsia="ar-SA"/>
    </w:rPr>
  </w:style>
  <w:style w:type="paragraph" w:customStyle="1" w:styleId="Unnumbered">
    <w:name w:val="Unnumbered"/>
    <w:uiPriority w:val="99"/>
    <w:rsid w:val="006B2BFA"/>
    <w:pPr>
      <w:widowControl w:val="0"/>
      <w:suppressAutoHyphens/>
      <w:spacing w:after="240" w:line="228" w:lineRule="auto"/>
      <w:ind w:left="567"/>
    </w:pPr>
    <w:rPr>
      <w:kern w:val="1"/>
      <w:sz w:val="20"/>
      <w:szCs w:val="20"/>
      <w:lang w:eastAsia="ar-SA"/>
    </w:rPr>
  </w:style>
  <w:style w:type="paragraph" w:customStyle="1" w:styleId="ad">
    <w:name w:val="Содержимое таблицы"/>
    <w:uiPriority w:val="99"/>
    <w:rsid w:val="006B2BFA"/>
    <w:pPr>
      <w:suppressLineNumbers/>
      <w:suppressAutoHyphens/>
    </w:pPr>
    <w:rPr>
      <w:rFonts w:ascii="Arial" w:hAnsi="Arial" w:cs="Arial"/>
      <w:kern w:val="1"/>
      <w:sz w:val="20"/>
      <w:szCs w:val="20"/>
      <w:lang w:eastAsia="ar-SA"/>
    </w:rPr>
  </w:style>
  <w:style w:type="paragraph" w:customStyle="1" w:styleId="Style2">
    <w:name w:val="Style2"/>
    <w:uiPriority w:val="99"/>
    <w:rsid w:val="006B2BFA"/>
    <w:pPr>
      <w:suppressAutoHyphens/>
    </w:pPr>
    <w:rPr>
      <w:kern w:val="1"/>
      <w:lang w:eastAsia="ar-SA"/>
    </w:rPr>
  </w:style>
  <w:style w:type="paragraph" w:customStyle="1" w:styleId="Style3">
    <w:name w:val="Style3"/>
    <w:uiPriority w:val="99"/>
    <w:rsid w:val="006B2BFA"/>
    <w:pPr>
      <w:suppressAutoHyphens/>
      <w:spacing w:line="274" w:lineRule="exact"/>
      <w:ind w:firstLine="706"/>
      <w:jc w:val="both"/>
    </w:pPr>
    <w:rPr>
      <w:kern w:val="1"/>
      <w:lang w:eastAsia="ar-SA"/>
    </w:rPr>
  </w:style>
  <w:style w:type="paragraph" w:customStyle="1" w:styleId="Style4">
    <w:name w:val="Style4"/>
    <w:uiPriority w:val="99"/>
    <w:rsid w:val="006B2BFA"/>
    <w:pPr>
      <w:suppressAutoHyphens/>
      <w:jc w:val="both"/>
    </w:pPr>
    <w:rPr>
      <w:kern w:val="1"/>
      <w:lang w:eastAsia="ar-SA"/>
    </w:rPr>
  </w:style>
  <w:style w:type="paragraph" w:customStyle="1" w:styleId="Style5">
    <w:name w:val="Style5"/>
    <w:uiPriority w:val="99"/>
    <w:rsid w:val="006B2BFA"/>
    <w:pPr>
      <w:suppressAutoHyphens/>
      <w:spacing w:line="270" w:lineRule="exact"/>
      <w:ind w:firstLine="581"/>
      <w:jc w:val="both"/>
    </w:pPr>
    <w:rPr>
      <w:kern w:val="1"/>
      <w:lang w:eastAsia="ar-SA"/>
    </w:rPr>
  </w:style>
  <w:style w:type="paragraph" w:customStyle="1" w:styleId="Style6">
    <w:name w:val="Style6"/>
    <w:uiPriority w:val="99"/>
    <w:rsid w:val="006B2BFA"/>
    <w:pPr>
      <w:suppressAutoHyphens/>
    </w:pPr>
    <w:rPr>
      <w:kern w:val="1"/>
      <w:lang w:eastAsia="ar-SA"/>
    </w:rPr>
  </w:style>
  <w:style w:type="paragraph" w:customStyle="1" w:styleId="Style7">
    <w:name w:val="Style7"/>
    <w:uiPriority w:val="99"/>
    <w:rsid w:val="006B2BFA"/>
    <w:pPr>
      <w:suppressAutoHyphens/>
      <w:spacing w:line="271" w:lineRule="exact"/>
      <w:ind w:firstLine="1397"/>
      <w:jc w:val="both"/>
    </w:pPr>
    <w:rPr>
      <w:kern w:val="1"/>
      <w:lang w:eastAsia="ar-SA"/>
    </w:rPr>
  </w:style>
  <w:style w:type="paragraph" w:customStyle="1" w:styleId="Style8">
    <w:name w:val="Style8"/>
    <w:uiPriority w:val="99"/>
    <w:rsid w:val="006B2BFA"/>
    <w:pPr>
      <w:suppressAutoHyphens/>
      <w:spacing w:line="274" w:lineRule="exact"/>
    </w:pPr>
    <w:rPr>
      <w:kern w:val="1"/>
      <w:lang w:eastAsia="ar-SA"/>
    </w:rPr>
  </w:style>
  <w:style w:type="paragraph" w:customStyle="1" w:styleId="Style10">
    <w:name w:val="Style10"/>
    <w:uiPriority w:val="99"/>
    <w:rsid w:val="006B2BFA"/>
    <w:pPr>
      <w:suppressAutoHyphens/>
      <w:spacing w:line="274" w:lineRule="exact"/>
      <w:ind w:firstLine="547"/>
      <w:jc w:val="both"/>
    </w:pPr>
    <w:rPr>
      <w:kern w:val="1"/>
      <w:lang w:eastAsia="ar-SA"/>
    </w:rPr>
  </w:style>
  <w:style w:type="paragraph" w:customStyle="1" w:styleId="Style11">
    <w:name w:val="Style11"/>
    <w:uiPriority w:val="99"/>
    <w:rsid w:val="006B2BFA"/>
    <w:pPr>
      <w:suppressAutoHyphens/>
    </w:pPr>
    <w:rPr>
      <w:kern w:val="1"/>
      <w:lang w:eastAsia="ar-SA"/>
    </w:rPr>
  </w:style>
  <w:style w:type="paragraph" w:styleId="Subtitle">
    <w:name w:val="Subtitle"/>
    <w:basedOn w:val="Normal"/>
    <w:next w:val="BodyText"/>
    <w:link w:val="SubtitleChar"/>
    <w:uiPriority w:val="99"/>
    <w:qFormat/>
    <w:rsid w:val="006B2BFA"/>
    <w:pPr>
      <w:jc w:val="center"/>
    </w:pPr>
    <w:rPr>
      <w:i/>
      <w:iCs/>
      <w:sz w:val="28"/>
      <w:szCs w:val="28"/>
    </w:rPr>
  </w:style>
  <w:style w:type="character" w:customStyle="1" w:styleId="SubtitleChar">
    <w:name w:val="Subtitle Char"/>
    <w:basedOn w:val="DefaultParagraphFont"/>
    <w:link w:val="Subtitle"/>
    <w:uiPriority w:val="11"/>
    <w:rsid w:val="006A06FD"/>
    <w:rPr>
      <w:rFonts w:asciiTheme="majorHAnsi" w:eastAsiaTheme="majorEastAsia" w:hAnsiTheme="majorHAnsi" w:cstheme="majorBidi"/>
      <w:kern w:val="1"/>
      <w:sz w:val="24"/>
      <w:szCs w:val="24"/>
      <w:lang w:eastAsia="ar-SA"/>
    </w:rPr>
  </w:style>
  <w:style w:type="paragraph" w:customStyle="1" w:styleId="ae">
    <w:name w:val="Таблицы (моноширинный)"/>
    <w:uiPriority w:val="99"/>
    <w:rsid w:val="006B2BFA"/>
    <w:pPr>
      <w:suppressAutoHyphens/>
      <w:jc w:val="both"/>
    </w:pPr>
    <w:rPr>
      <w:rFonts w:ascii="Courier New" w:hAnsi="Courier New" w:cs="Courier New"/>
      <w:kern w:val="1"/>
      <w:sz w:val="20"/>
      <w:szCs w:val="20"/>
      <w:lang w:eastAsia="ar-SA"/>
    </w:rPr>
  </w:style>
  <w:style w:type="paragraph" w:customStyle="1" w:styleId="af">
    <w:name w:val="Знак Знак Знак Знак"/>
    <w:uiPriority w:val="99"/>
    <w:rsid w:val="006B2BFA"/>
    <w:pPr>
      <w:widowControl w:val="0"/>
      <w:suppressAutoHyphens/>
    </w:pPr>
    <w:rPr>
      <w:kern w:val="1"/>
      <w:lang w:eastAsia="ar-SA"/>
    </w:rPr>
  </w:style>
  <w:style w:type="paragraph" w:customStyle="1" w:styleId="130">
    <w:name w:val="Знак13"/>
    <w:uiPriority w:val="99"/>
    <w:rsid w:val="006B2BFA"/>
    <w:pPr>
      <w:widowControl w:val="0"/>
      <w:suppressAutoHyphens/>
      <w:spacing w:after="160" w:line="240" w:lineRule="exact"/>
    </w:pPr>
    <w:rPr>
      <w:rFonts w:ascii="Verdana" w:eastAsia="MS Mincho" w:hAnsi="Verdana" w:cs="Verdana"/>
      <w:kern w:val="1"/>
      <w:sz w:val="20"/>
      <w:szCs w:val="20"/>
      <w:lang w:val="en-US" w:eastAsia="ar-SA"/>
    </w:rPr>
  </w:style>
  <w:style w:type="paragraph" w:customStyle="1" w:styleId="111">
    <w:name w:val="Абзац списка11"/>
    <w:uiPriority w:val="99"/>
    <w:rsid w:val="006B2BFA"/>
    <w:pPr>
      <w:widowControl w:val="0"/>
      <w:suppressAutoHyphens/>
      <w:spacing w:after="200" w:line="276" w:lineRule="auto"/>
      <w:ind w:left="720"/>
    </w:pPr>
    <w:rPr>
      <w:rFonts w:ascii="Calibri" w:hAnsi="Calibri" w:cs="Calibri"/>
      <w:kern w:val="1"/>
      <w:lang w:eastAsia="ar-SA"/>
    </w:rPr>
  </w:style>
  <w:style w:type="paragraph" w:customStyle="1" w:styleId="af0">
    <w:name w:val="Нормальный (таблица)"/>
    <w:uiPriority w:val="99"/>
    <w:rsid w:val="006B2BFA"/>
    <w:pPr>
      <w:suppressAutoHyphens/>
      <w:jc w:val="both"/>
    </w:pPr>
    <w:rPr>
      <w:rFonts w:ascii="Arial" w:hAnsi="Arial" w:cs="font184"/>
      <w:kern w:val="1"/>
      <w:lang w:eastAsia="ar-SA"/>
    </w:rPr>
  </w:style>
  <w:style w:type="paragraph" w:customStyle="1" w:styleId="af1">
    <w:name w:val="Заголовок таблицы"/>
    <w:basedOn w:val="ad"/>
    <w:uiPriority w:val="99"/>
    <w:rsid w:val="006B2BFA"/>
    <w:pPr>
      <w:jc w:val="center"/>
    </w:pPr>
    <w:rPr>
      <w:b/>
      <w:bCs/>
    </w:rPr>
  </w:style>
  <w:style w:type="paragraph" w:customStyle="1" w:styleId="af2">
    <w:name w:val="Стиль"/>
    <w:basedOn w:val="Normal"/>
    <w:uiPriority w:val="99"/>
    <w:rsid w:val="00755FCA"/>
    <w:pPr>
      <w:suppressAutoHyphens w:val="0"/>
      <w:spacing w:before="100" w:beforeAutospacing="1" w:after="100" w:afterAutospacing="1"/>
    </w:pPr>
    <w:rPr>
      <w:rFonts w:ascii="Tahoma" w:hAnsi="Tahoma"/>
      <w:kern w:val="0"/>
      <w:sz w:val="20"/>
      <w:szCs w:val="20"/>
      <w:lang w:val="en-US" w:eastAsia="en-US"/>
    </w:rPr>
  </w:style>
  <w:style w:type="table" w:styleId="TableGrid">
    <w:name w:val="Table Grid"/>
    <w:basedOn w:val="TableNormal"/>
    <w:uiPriority w:val="99"/>
    <w:rsid w:val="00E4292E"/>
    <w:pPr>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Знак14"/>
    <w:basedOn w:val="Normal"/>
    <w:uiPriority w:val="99"/>
    <w:rsid w:val="00DA0A4A"/>
    <w:pPr>
      <w:keepLines/>
      <w:suppressAutoHyphens w:val="0"/>
      <w:spacing w:after="160" w:line="240" w:lineRule="exact"/>
    </w:pPr>
    <w:rPr>
      <w:rFonts w:ascii="Verdana" w:eastAsia="MS Mincho" w:hAnsi="Verdana" w:cs="Franklin Gothic Book"/>
      <w:kern w:val="0"/>
      <w:sz w:val="20"/>
      <w:szCs w:val="20"/>
      <w:lang w:val="en-US" w:eastAsia="en-US"/>
    </w:rPr>
  </w:style>
  <w:style w:type="paragraph" w:styleId="BalloonText">
    <w:name w:val="Balloon Text"/>
    <w:basedOn w:val="Normal"/>
    <w:link w:val="BalloonTextChar"/>
    <w:uiPriority w:val="99"/>
    <w:semiHidden/>
    <w:rsid w:val="00DC7E79"/>
    <w:rPr>
      <w:rFonts w:ascii="Tahoma" w:hAnsi="Tahoma" w:cs="Tahoma"/>
      <w:sz w:val="16"/>
      <w:szCs w:val="16"/>
    </w:rPr>
  </w:style>
  <w:style w:type="character" w:customStyle="1" w:styleId="BalloonTextChar">
    <w:name w:val="Balloon Text Char"/>
    <w:basedOn w:val="DefaultParagraphFont"/>
    <w:link w:val="BalloonText"/>
    <w:uiPriority w:val="99"/>
    <w:semiHidden/>
    <w:rsid w:val="006A06FD"/>
    <w:rPr>
      <w:kern w:val="1"/>
      <w:sz w:val="0"/>
      <w:szCs w:val="0"/>
      <w:lang w:eastAsia="ar-SA"/>
    </w:rPr>
  </w:style>
  <w:style w:type="paragraph" w:customStyle="1" w:styleId="af3">
    <w:name w:val="Знак Знак Знак Знак Знак Знак Знак Знак Знак Знак"/>
    <w:basedOn w:val="Normal"/>
    <w:uiPriority w:val="99"/>
    <w:rsid w:val="00A55415"/>
    <w:pPr>
      <w:suppressAutoHyphens w:val="0"/>
      <w:spacing w:before="100" w:beforeAutospacing="1" w:after="100" w:afterAutospacing="1"/>
    </w:pPr>
    <w:rPr>
      <w:rFonts w:ascii="Tahoma" w:hAnsi="Tahoma"/>
      <w:kern w:val="0"/>
      <w:sz w:val="20"/>
      <w:szCs w:val="20"/>
      <w:lang w:val="en-US" w:eastAsia="en-US"/>
    </w:rPr>
  </w:style>
  <w:style w:type="paragraph" w:customStyle="1" w:styleId="19">
    <w:name w:val="1"/>
    <w:basedOn w:val="Normal"/>
    <w:uiPriority w:val="99"/>
    <w:rsid w:val="003C7357"/>
    <w:pPr>
      <w:suppressAutoHyphens w:val="0"/>
      <w:spacing w:before="100" w:beforeAutospacing="1" w:after="100" w:afterAutospacing="1"/>
    </w:pPr>
    <w:rPr>
      <w:rFonts w:ascii="Tahoma" w:hAnsi="Tahoma"/>
      <w:kern w:val="0"/>
      <w:sz w:val="20"/>
      <w:szCs w:val="20"/>
      <w:lang w:val="en-US" w:eastAsia="en-US"/>
    </w:rPr>
  </w:style>
  <w:style w:type="paragraph" w:customStyle="1" w:styleId="23">
    <w:name w:val="Знак Знак2"/>
    <w:basedOn w:val="Normal"/>
    <w:uiPriority w:val="99"/>
    <w:rsid w:val="0024500C"/>
    <w:pPr>
      <w:suppressAutoHyphens w:val="0"/>
      <w:spacing w:before="100" w:beforeAutospacing="1" w:after="100" w:afterAutospacing="1"/>
    </w:pPr>
    <w:rPr>
      <w:rFonts w:ascii="Tahoma" w:hAnsi="Tahoma"/>
      <w:kern w:val="0"/>
      <w:sz w:val="20"/>
      <w:szCs w:val="20"/>
      <w:lang w:val="en-US" w:eastAsia="en-US"/>
    </w:rPr>
  </w:style>
  <w:style w:type="paragraph" w:customStyle="1" w:styleId="1a">
    <w:name w:val="Знак Знак Знак Знак1"/>
    <w:basedOn w:val="Normal"/>
    <w:uiPriority w:val="99"/>
    <w:rsid w:val="00CA7F07"/>
    <w:pPr>
      <w:suppressAutoHyphens w:val="0"/>
      <w:spacing w:before="100" w:beforeAutospacing="1" w:after="100" w:afterAutospacing="1"/>
    </w:pPr>
    <w:rPr>
      <w:rFonts w:ascii="Tahoma" w:hAnsi="Tahoma"/>
      <w:kern w:val="0"/>
      <w:sz w:val="20"/>
      <w:szCs w:val="20"/>
      <w:lang w:val="en-US" w:eastAsia="en-US"/>
    </w:rPr>
  </w:style>
  <w:style w:type="character" w:customStyle="1" w:styleId="ConsPlusNormal0">
    <w:name w:val="ConsPlusNormal Знак"/>
    <w:link w:val="ConsPlusNormal"/>
    <w:uiPriority w:val="99"/>
    <w:locked/>
    <w:rsid w:val="00862BCA"/>
    <w:rPr>
      <w:rFonts w:ascii="Arial" w:hAnsi="Arial"/>
      <w:kern w:val="1"/>
      <w:lang w:val="ru-RU" w:eastAsia="ar-SA" w:bidi="ar-SA"/>
    </w:rPr>
  </w:style>
</w:styles>
</file>

<file path=word/webSettings.xml><?xml version="1.0" encoding="utf-8"?>
<w:webSettings xmlns:r="http://schemas.openxmlformats.org/officeDocument/2006/relationships" xmlns:w="http://schemas.openxmlformats.org/wordprocessingml/2006/main">
  <w:divs>
    <w:div w:id="1516309003">
      <w:marLeft w:val="0"/>
      <w:marRight w:val="0"/>
      <w:marTop w:val="0"/>
      <w:marBottom w:val="0"/>
      <w:divBdr>
        <w:top w:val="none" w:sz="0" w:space="0" w:color="auto"/>
        <w:left w:val="none" w:sz="0" w:space="0" w:color="auto"/>
        <w:bottom w:val="none" w:sz="0" w:space="0" w:color="auto"/>
        <w:right w:val="none" w:sz="0" w:space="0" w:color="auto"/>
      </w:divBdr>
    </w:div>
    <w:div w:id="1516309004">
      <w:marLeft w:val="0"/>
      <w:marRight w:val="0"/>
      <w:marTop w:val="0"/>
      <w:marBottom w:val="0"/>
      <w:divBdr>
        <w:top w:val="none" w:sz="0" w:space="0" w:color="auto"/>
        <w:left w:val="none" w:sz="0" w:space="0" w:color="auto"/>
        <w:bottom w:val="none" w:sz="0" w:space="0" w:color="auto"/>
        <w:right w:val="none" w:sz="0" w:space="0" w:color="auto"/>
      </w:divBdr>
    </w:div>
    <w:div w:id="1516309005">
      <w:marLeft w:val="0"/>
      <w:marRight w:val="0"/>
      <w:marTop w:val="0"/>
      <w:marBottom w:val="0"/>
      <w:divBdr>
        <w:top w:val="none" w:sz="0" w:space="0" w:color="auto"/>
        <w:left w:val="none" w:sz="0" w:space="0" w:color="auto"/>
        <w:bottom w:val="none" w:sz="0" w:space="0" w:color="auto"/>
        <w:right w:val="none" w:sz="0" w:space="0" w:color="auto"/>
      </w:divBdr>
    </w:div>
    <w:div w:id="1516309006">
      <w:marLeft w:val="0"/>
      <w:marRight w:val="0"/>
      <w:marTop w:val="0"/>
      <w:marBottom w:val="0"/>
      <w:divBdr>
        <w:top w:val="none" w:sz="0" w:space="0" w:color="auto"/>
        <w:left w:val="none" w:sz="0" w:space="0" w:color="auto"/>
        <w:bottom w:val="none" w:sz="0" w:space="0" w:color="auto"/>
        <w:right w:val="none" w:sz="0" w:space="0" w:color="auto"/>
      </w:divBdr>
    </w:div>
    <w:div w:id="1516309007">
      <w:marLeft w:val="0"/>
      <w:marRight w:val="0"/>
      <w:marTop w:val="0"/>
      <w:marBottom w:val="0"/>
      <w:divBdr>
        <w:top w:val="none" w:sz="0" w:space="0" w:color="auto"/>
        <w:left w:val="none" w:sz="0" w:space="0" w:color="auto"/>
        <w:bottom w:val="none" w:sz="0" w:space="0" w:color="auto"/>
        <w:right w:val="none" w:sz="0" w:space="0" w:color="auto"/>
      </w:divBdr>
    </w:div>
    <w:div w:id="1516309008">
      <w:marLeft w:val="0"/>
      <w:marRight w:val="0"/>
      <w:marTop w:val="0"/>
      <w:marBottom w:val="0"/>
      <w:divBdr>
        <w:top w:val="none" w:sz="0" w:space="0" w:color="auto"/>
        <w:left w:val="none" w:sz="0" w:space="0" w:color="auto"/>
        <w:bottom w:val="none" w:sz="0" w:space="0" w:color="auto"/>
        <w:right w:val="none" w:sz="0" w:space="0" w:color="auto"/>
      </w:divBdr>
    </w:div>
    <w:div w:id="1516309009">
      <w:marLeft w:val="0"/>
      <w:marRight w:val="0"/>
      <w:marTop w:val="0"/>
      <w:marBottom w:val="0"/>
      <w:divBdr>
        <w:top w:val="none" w:sz="0" w:space="0" w:color="auto"/>
        <w:left w:val="none" w:sz="0" w:space="0" w:color="auto"/>
        <w:bottom w:val="none" w:sz="0" w:space="0" w:color="auto"/>
        <w:right w:val="none" w:sz="0" w:space="0" w:color="auto"/>
      </w:divBdr>
    </w:div>
    <w:div w:id="1516309010">
      <w:marLeft w:val="0"/>
      <w:marRight w:val="0"/>
      <w:marTop w:val="0"/>
      <w:marBottom w:val="0"/>
      <w:divBdr>
        <w:top w:val="none" w:sz="0" w:space="0" w:color="auto"/>
        <w:left w:val="none" w:sz="0" w:space="0" w:color="auto"/>
        <w:bottom w:val="none" w:sz="0" w:space="0" w:color="auto"/>
        <w:right w:val="none" w:sz="0" w:space="0" w:color="auto"/>
      </w:divBdr>
    </w:div>
    <w:div w:id="1516309011">
      <w:marLeft w:val="0"/>
      <w:marRight w:val="0"/>
      <w:marTop w:val="0"/>
      <w:marBottom w:val="0"/>
      <w:divBdr>
        <w:top w:val="none" w:sz="0" w:space="0" w:color="auto"/>
        <w:left w:val="none" w:sz="0" w:space="0" w:color="auto"/>
        <w:bottom w:val="none" w:sz="0" w:space="0" w:color="auto"/>
        <w:right w:val="none" w:sz="0" w:space="0" w:color="auto"/>
      </w:divBdr>
    </w:div>
    <w:div w:id="1516309012">
      <w:marLeft w:val="0"/>
      <w:marRight w:val="0"/>
      <w:marTop w:val="0"/>
      <w:marBottom w:val="0"/>
      <w:divBdr>
        <w:top w:val="none" w:sz="0" w:space="0" w:color="auto"/>
        <w:left w:val="none" w:sz="0" w:space="0" w:color="auto"/>
        <w:bottom w:val="none" w:sz="0" w:space="0" w:color="auto"/>
        <w:right w:val="none" w:sz="0" w:space="0" w:color="auto"/>
      </w:divBdr>
    </w:div>
    <w:div w:id="1516309013">
      <w:marLeft w:val="0"/>
      <w:marRight w:val="0"/>
      <w:marTop w:val="0"/>
      <w:marBottom w:val="0"/>
      <w:divBdr>
        <w:top w:val="none" w:sz="0" w:space="0" w:color="auto"/>
        <w:left w:val="none" w:sz="0" w:space="0" w:color="auto"/>
        <w:bottom w:val="none" w:sz="0" w:space="0" w:color="auto"/>
        <w:right w:val="none" w:sz="0" w:space="0" w:color="auto"/>
      </w:divBdr>
    </w:div>
    <w:div w:id="1516309014">
      <w:marLeft w:val="0"/>
      <w:marRight w:val="0"/>
      <w:marTop w:val="0"/>
      <w:marBottom w:val="0"/>
      <w:divBdr>
        <w:top w:val="none" w:sz="0" w:space="0" w:color="auto"/>
        <w:left w:val="none" w:sz="0" w:space="0" w:color="auto"/>
        <w:bottom w:val="none" w:sz="0" w:space="0" w:color="auto"/>
        <w:right w:val="none" w:sz="0" w:space="0" w:color="auto"/>
      </w:divBdr>
    </w:div>
    <w:div w:id="1516309015">
      <w:marLeft w:val="0"/>
      <w:marRight w:val="0"/>
      <w:marTop w:val="0"/>
      <w:marBottom w:val="0"/>
      <w:divBdr>
        <w:top w:val="none" w:sz="0" w:space="0" w:color="auto"/>
        <w:left w:val="none" w:sz="0" w:space="0" w:color="auto"/>
        <w:bottom w:val="none" w:sz="0" w:space="0" w:color="auto"/>
        <w:right w:val="none" w:sz="0" w:space="0" w:color="auto"/>
      </w:divBdr>
    </w:div>
    <w:div w:id="1516309016">
      <w:marLeft w:val="0"/>
      <w:marRight w:val="0"/>
      <w:marTop w:val="0"/>
      <w:marBottom w:val="0"/>
      <w:divBdr>
        <w:top w:val="none" w:sz="0" w:space="0" w:color="auto"/>
        <w:left w:val="none" w:sz="0" w:space="0" w:color="auto"/>
        <w:bottom w:val="none" w:sz="0" w:space="0" w:color="auto"/>
        <w:right w:val="none" w:sz="0" w:space="0" w:color="auto"/>
      </w:divBdr>
    </w:div>
    <w:div w:id="1516309017">
      <w:marLeft w:val="0"/>
      <w:marRight w:val="0"/>
      <w:marTop w:val="0"/>
      <w:marBottom w:val="0"/>
      <w:divBdr>
        <w:top w:val="none" w:sz="0" w:space="0" w:color="auto"/>
        <w:left w:val="none" w:sz="0" w:space="0" w:color="auto"/>
        <w:bottom w:val="none" w:sz="0" w:space="0" w:color="auto"/>
        <w:right w:val="none" w:sz="0" w:space="0" w:color="auto"/>
      </w:divBdr>
    </w:div>
    <w:div w:id="1516309018">
      <w:marLeft w:val="0"/>
      <w:marRight w:val="0"/>
      <w:marTop w:val="0"/>
      <w:marBottom w:val="0"/>
      <w:divBdr>
        <w:top w:val="none" w:sz="0" w:space="0" w:color="auto"/>
        <w:left w:val="none" w:sz="0" w:space="0" w:color="auto"/>
        <w:bottom w:val="none" w:sz="0" w:space="0" w:color="auto"/>
        <w:right w:val="none" w:sz="0" w:space="0" w:color="auto"/>
      </w:divBdr>
    </w:div>
    <w:div w:id="15163090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cret@slenergo.com" TargetMode="External"/><Relationship Id="rId5" Type="http://schemas.openxmlformats.org/officeDocument/2006/relationships/hyperlink" Target="mailto:secret@slenergo.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25</Pages>
  <Words>8880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___/10-СЭ</dc:title>
  <dc:subject/>
  <dc:creator>Медведев Г.А.</dc:creator>
  <cp:keywords/>
  <dc:description/>
  <cp:lastModifiedBy>trenina</cp:lastModifiedBy>
  <cp:revision>4</cp:revision>
  <cp:lastPrinted>2016-07-26T07:32:00Z</cp:lastPrinted>
  <dcterms:created xsi:type="dcterms:W3CDTF">2016-07-26T07:14:00Z</dcterms:created>
  <dcterms:modified xsi:type="dcterms:W3CDTF">2016-07-28T11:15:00Z</dcterms:modified>
</cp:coreProperties>
</file>